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152FB" w:rsidRDefault="005B4914">
      <w:pPr>
        <w:rPr>
          <w:rFonts w:ascii="Arial" w:eastAsia="Arial" w:hAnsi="Arial" w:cs="Arial"/>
          <w:b/>
          <w:sz w:val="36"/>
          <w:szCs w:val="36"/>
        </w:rPr>
      </w:pPr>
      <w:r>
        <w:rPr>
          <w:rFonts w:ascii="Arial" w:eastAsia="Arial" w:hAnsi="Arial" w:cs="Arial"/>
          <w:b/>
          <w:sz w:val="36"/>
          <w:szCs w:val="36"/>
        </w:rPr>
        <w:t>Joint Schedule 1 (Definitions)</w:t>
      </w:r>
    </w:p>
    <w:p w14:paraId="00000002" w14:textId="77777777" w:rsidR="00A152FB" w:rsidRDefault="005B4914" w:rsidP="00D03E46">
      <w:pPr>
        <w:numPr>
          <w:ilvl w:val="1"/>
          <w:numId w:val="3"/>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00000003" w14:textId="77777777" w:rsidR="00A152FB" w:rsidRDefault="005B4914" w:rsidP="00D03E46">
      <w:pPr>
        <w:numPr>
          <w:ilvl w:val="1"/>
          <w:numId w:val="3"/>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w:t>
      </w:r>
      <w:proofErr w:type="gramStart"/>
      <w:r>
        <w:rPr>
          <w:rFonts w:ascii="Arial" w:eastAsia="Arial" w:hAnsi="Arial" w:cs="Arial"/>
          <w:color w:val="000000"/>
          <w:sz w:val="24"/>
          <w:szCs w:val="24"/>
        </w:rPr>
        <w:t>shall be interpreted</w:t>
      </w:r>
      <w:proofErr w:type="gramEnd"/>
      <w:r>
        <w:rPr>
          <w:rFonts w:ascii="Arial" w:eastAsia="Arial" w:hAnsi="Arial" w:cs="Arial"/>
          <w:color w:val="000000"/>
          <w:sz w:val="24"/>
          <w:szCs w:val="24"/>
        </w:rPr>
        <w:t xml:space="preserve"> in accordance with the dictionary meaning.</w:t>
      </w:r>
    </w:p>
    <w:p w14:paraId="00000004" w14:textId="77777777" w:rsidR="00A152FB" w:rsidRDefault="005B4914" w:rsidP="00D03E46">
      <w:pPr>
        <w:keepNext/>
        <w:numPr>
          <w:ilvl w:val="1"/>
          <w:numId w:val="3"/>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00000005"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00000006"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00000007"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00000008"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00000009"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0000000A"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000000B"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0000000C"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D"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0000000E"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0000000F"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00000010" w14:textId="21D5CCC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where the Buyer is a Central Government Body it shall be treated as contrac</w:t>
      </w:r>
      <w:r w:rsidR="00D03E46">
        <w:rPr>
          <w:rFonts w:ascii="Arial" w:eastAsia="Arial" w:hAnsi="Arial" w:cs="Arial"/>
          <w:color w:val="000000"/>
          <w:sz w:val="24"/>
          <w:szCs w:val="24"/>
        </w:rPr>
        <w:t>ting with the Crown as a whole;</w:t>
      </w:r>
    </w:p>
    <w:p w14:paraId="00000011"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is a reference to (as it has effect from time to time):</w:t>
      </w:r>
    </w:p>
    <w:p w14:paraId="00000012" w14:textId="77777777" w:rsidR="00A152FB" w:rsidRDefault="005B4914">
      <w:pPr>
        <w:numPr>
          <w:ilvl w:val="3"/>
          <w:numId w:val="3"/>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00000013" w14:textId="36605F3C" w:rsidR="00A152FB" w:rsidRDefault="005B4914">
      <w:pPr>
        <w:numPr>
          <w:ilvl w:val="3"/>
          <w:numId w:val="3"/>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w:t>
      </w:r>
      <w:r w:rsidR="00D03E46">
        <w:rPr>
          <w:rFonts w:ascii="Arial" w:eastAsia="Arial" w:hAnsi="Arial" w:cs="Arial"/>
          <w:color w:val="000000"/>
          <w:sz w:val="24"/>
          <w:szCs w:val="24"/>
        </w:rPr>
        <w:t>; and</w:t>
      </w:r>
    </w:p>
    <w:p w14:paraId="2CD79532" w14:textId="77777777" w:rsidR="00D03E46" w:rsidRPr="00D03E46" w:rsidRDefault="00D03E46"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D03E46">
        <w:rPr>
          <w:rFonts w:ascii="Arial" w:eastAsia="Arial" w:hAnsi="Arial" w:cs="Arial"/>
          <w:color w:val="000000"/>
          <w:sz w:val="24"/>
          <w:szCs w:val="24"/>
        </w:rPr>
        <w:t>unless otherwise provided, references to “</w:t>
      </w:r>
      <w:r w:rsidRPr="00D03E46">
        <w:rPr>
          <w:rFonts w:ascii="Arial" w:eastAsia="Arial" w:hAnsi="Arial" w:cs="Arial"/>
          <w:b/>
          <w:color w:val="000000"/>
          <w:sz w:val="24"/>
          <w:szCs w:val="24"/>
        </w:rPr>
        <w:t>Buyer</w:t>
      </w:r>
      <w:r w:rsidRPr="00D03E46">
        <w:rPr>
          <w:rFonts w:ascii="Arial" w:eastAsia="Arial" w:hAnsi="Arial" w:cs="Arial"/>
          <w:color w:val="000000"/>
          <w:sz w:val="24"/>
          <w:szCs w:val="24"/>
        </w:rPr>
        <w:t>” shall be construed as including Exempt Buyers; and</w:t>
      </w:r>
    </w:p>
    <w:p w14:paraId="2A3246EE" w14:textId="105C41AC" w:rsidR="00D03E46" w:rsidRDefault="00D03E46"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proofErr w:type="gramStart"/>
      <w:r w:rsidRPr="00D03E46">
        <w:rPr>
          <w:rFonts w:ascii="Arial" w:eastAsia="Arial" w:hAnsi="Arial" w:cs="Arial"/>
          <w:color w:val="000000"/>
          <w:sz w:val="24"/>
          <w:szCs w:val="24"/>
        </w:rPr>
        <w:t>unless</w:t>
      </w:r>
      <w:proofErr w:type="gramEnd"/>
      <w:r w:rsidRPr="00D03E46">
        <w:rPr>
          <w:rFonts w:ascii="Arial" w:eastAsia="Arial" w:hAnsi="Arial" w:cs="Arial"/>
          <w:color w:val="000000"/>
          <w:sz w:val="24"/>
          <w:szCs w:val="24"/>
        </w:rPr>
        <w:t xml:space="preserve"> otherwise provided, references to “</w:t>
      </w:r>
      <w:r w:rsidRPr="00D03E46">
        <w:rPr>
          <w:rFonts w:ascii="Arial" w:eastAsia="Arial" w:hAnsi="Arial" w:cs="Arial"/>
          <w:b/>
          <w:color w:val="000000"/>
          <w:sz w:val="24"/>
          <w:szCs w:val="24"/>
        </w:rPr>
        <w:t>Call-Off Contract</w:t>
      </w:r>
      <w:r w:rsidRPr="00D03E46">
        <w:rPr>
          <w:rFonts w:ascii="Arial" w:eastAsia="Arial" w:hAnsi="Arial" w:cs="Arial"/>
          <w:color w:val="000000"/>
          <w:sz w:val="24"/>
          <w:szCs w:val="24"/>
        </w:rPr>
        <w:t>” and “</w:t>
      </w:r>
      <w:r w:rsidRPr="00D03E46">
        <w:rPr>
          <w:rFonts w:ascii="Arial" w:eastAsia="Arial" w:hAnsi="Arial" w:cs="Arial"/>
          <w:b/>
          <w:color w:val="000000"/>
          <w:sz w:val="24"/>
          <w:szCs w:val="24"/>
        </w:rPr>
        <w:t>Contract</w:t>
      </w:r>
      <w:r w:rsidRPr="00D03E46">
        <w:rPr>
          <w:rFonts w:ascii="Arial" w:eastAsia="Arial" w:hAnsi="Arial" w:cs="Arial"/>
          <w:color w:val="000000"/>
          <w:sz w:val="24"/>
          <w:szCs w:val="24"/>
        </w:rPr>
        <w:t>” shall be construed as including Exempt Call-off Contracts.</w:t>
      </w:r>
    </w:p>
    <w:p w14:paraId="00000014" w14:textId="77777777" w:rsidR="00A152FB" w:rsidRDefault="005B4914" w:rsidP="00D03E46">
      <w:pPr>
        <w:keepNext/>
        <w:numPr>
          <w:ilvl w:val="1"/>
          <w:numId w:val="3"/>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00000015" w14:textId="77777777" w:rsidR="00A152FB" w:rsidRDefault="00A152FB">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A152FB" w14:paraId="2696951A" w14:textId="77777777">
        <w:tc>
          <w:tcPr>
            <w:tcW w:w="2405" w:type="dxa"/>
          </w:tcPr>
          <w:p w14:paraId="0000001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bookmarkStart w:id="2" w:name="_heading=h.1fob9te" w:colFirst="0" w:colLast="0"/>
            <w:bookmarkEnd w:id="2"/>
            <w:r>
              <w:rPr>
                <w:rFonts w:ascii="Arial" w:eastAsia="Arial" w:hAnsi="Arial" w:cs="Arial"/>
                <w:b/>
                <w:color w:val="000000"/>
                <w:sz w:val="24"/>
                <w:szCs w:val="24"/>
              </w:rPr>
              <w:t>"Achieve"</w:t>
            </w:r>
          </w:p>
        </w:tc>
        <w:tc>
          <w:tcPr>
            <w:tcW w:w="7342" w:type="dxa"/>
          </w:tcPr>
          <w:p w14:paraId="0000001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A152FB" w14:paraId="79E2BECA" w14:textId="77777777">
        <w:tc>
          <w:tcPr>
            <w:tcW w:w="2405" w:type="dxa"/>
          </w:tcPr>
          <w:p w14:paraId="0000001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14:paraId="0000001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A152FB" w14:paraId="0ABE3C01" w14:textId="77777777">
        <w:tc>
          <w:tcPr>
            <w:tcW w:w="2405" w:type="dxa"/>
          </w:tcPr>
          <w:p w14:paraId="0000001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0000001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A152FB" w14:paraId="3F10A624" w14:textId="77777777">
        <w:tc>
          <w:tcPr>
            <w:tcW w:w="2405" w:type="dxa"/>
          </w:tcPr>
          <w:p w14:paraId="0000001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14:paraId="0000001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A152FB" w14:paraId="7CC27A42" w14:textId="77777777">
        <w:tc>
          <w:tcPr>
            <w:tcW w:w="2405" w:type="dxa"/>
          </w:tcPr>
          <w:p w14:paraId="0000001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14:paraId="0000001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A152FB" w14:paraId="4BD9253F" w14:textId="77777777">
        <w:tc>
          <w:tcPr>
            <w:tcW w:w="2405" w:type="dxa"/>
          </w:tcPr>
          <w:p w14:paraId="0000002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14:paraId="0000002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A152FB" w14:paraId="6476B1AF" w14:textId="77777777">
        <w:tc>
          <w:tcPr>
            <w:tcW w:w="2405" w:type="dxa"/>
          </w:tcPr>
          <w:p w14:paraId="0000002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14:paraId="0000002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A152FB" w14:paraId="388B7193" w14:textId="77777777">
        <w:tc>
          <w:tcPr>
            <w:tcW w:w="2405" w:type="dxa"/>
          </w:tcPr>
          <w:p w14:paraId="0000002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14:paraId="0000002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00000026"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w:t>
            </w:r>
            <w:r>
              <w:rPr>
                <w:rFonts w:ascii="Arial" w:eastAsia="Arial" w:hAnsi="Arial" w:cs="Arial"/>
                <w:color w:val="000000"/>
                <w:sz w:val="24"/>
                <w:szCs w:val="24"/>
              </w:rPr>
              <w:lastRenderedPageBreak/>
              <w:t xml:space="preserve">proposed or actual variations to them in accordance with the Contract); </w:t>
            </w:r>
          </w:p>
          <w:p w14:paraId="00000027"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00000028"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00000029"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0000002A"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0000002B"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0000002C"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0000002D"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0000002E"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0000002F"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00000030"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A152FB" w14:paraId="5890D690" w14:textId="77777777">
        <w:tc>
          <w:tcPr>
            <w:tcW w:w="2405" w:type="dxa"/>
          </w:tcPr>
          <w:p w14:paraId="0000003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14:paraId="00000032" w14:textId="77777777" w:rsidR="00A152FB" w:rsidRDefault="005B4914">
            <w:pPr>
              <w:numPr>
                <w:ilvl w:val="0"/>
                <w:numId w:val="5"/>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00000033" w14:textId="77777777" w:rsidR="00A152FB" w:rsidRDefault="005B4914">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00000034" w14:textId="77777777" w:rsidR="00A152FB" w:rsidRDefault="005B4914">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00000035" w14:textId="77777777" w:rsidR="00A152FB" w:rsidRDefault="005B4914">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00000036" w14:textId="77777777" w:rsidR="00A152FB" w:rsidRDefault="005B4914">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00000037" w14:textId="77777777" w:rsidR="00A152FB" w:rsidRDefault="005B4914">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A152FB" w14:paraId="47843B10" w14:textId="77777777">
        <w:trPr>
          <w:trHeight w:val="601"/>
        </w:trPr>
        <w:tc>
          <w:tcPr>
            <w:tcW w:w="2405" w:type="dxa"/>
          </w:tcPr>
          <w:p w14:paraId="0000003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7342" w:type="dxa"/>
          </w:tcPr>
          <w:p w14:paraId="00000039" w14:textId="77777777" w:rsidR="00A152FB" w:rsidRDefault="005B4914">
            <w:pPr>
              <w:rPr>
                <w:rFonts w:ascii="Arial" w:eastAsia="Arial" w:hAnsi="Arial" w:cs="Arial"/>
                <w:sz w:val="24"/>
                <w:szCs w:val="24"/>
              </w:rPr>
            </w:pPr>
            <w:r>
              <w:rPr>
                <w:rFonts w:ascii="Arial" w:eastAsia="Arial" w:hAnsi="Arial" w:cs="Arial"/>
                <w:sz w:val="24"/>
                <w:szCs w:val="24"/>
              </w:rPr>
              <w:t>CCS and each Buyer;</w:t>
            </w:r>
          </w:p>
        </w:tc>
      </w:tr>
      <w:tr w:rsidR="00A152FB" w14:paraId="36DAAC1B" w14:textId="77777777">
        <w:tc>
          <w:tcPr>
            <w:tcW w:w="2405" w:type="dxa"/>
          </w:tcPr>
          <w:p w14:paraId="0000003A" w14:textId="77777777" w:rsidR="00A152FB" w:rsidRDefault="005B4914">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0000003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A152FB" w14:paraId="7E0952BC" w14:textId="77777777">
        <w:tc>
          <w:tcPr>
            <w:tcW w:w="2405" w:type="dxa"/>
          </w:tcPr>
          <w:p w14:paraId="0000003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14:paraId="0000003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A152FB" w14:paraId="46B7E8B6" w14:textId="77777777">
        <w:tc>
          <w:tcPr>
            <w:tcW w:w="2405" w:type="dxa"/>
          </w:tcPr>
          <w:p w14:paraId="0000003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0000003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A152FB" w14:paraId="1867760C" w14:textId="77777777">
        <w:tc>
          <w:tcPr>
            <w:tcW w:w="2405" w:type="dxa"/>
          </w:tcPr>
          <w:p w14:paraId="0000004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Pr>
          <w:p w14:paraId="0000004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A152FB" w14:paraId="54285B5D" w14:textId="77777777">
        <w:tc>
          <w:tcPr>
            <w:tcW w:w="2405" w:type="dxa"/>
          </w:tcPr>
          <w:p w14:paraId="00000042"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14:paraId="0000004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A152FB" w14:paraId="2B45D0AF" w14:textId="77777777">
        <w:tc>
          <w:tcPr>
            <w:tcW w:w="2405" w:type="dxa"/>
          </w:tcPr>
          <w:p w14:paraId="0000004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0000004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A152FB" w14:paraId="30639182" w14:textId="77777777">
        <w:tc>
          <w:tcPr>
            <w:tcW w:w="2405" w:type="dxa"/>
          </w:tcPr>
          <w:p w14:paraId="0000004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0000004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A152FB" w14:paraId="76D1EA16" w14:textId="77777777">
        <w:tc>
          <w:tcPr>
            <w:tcW w:w="2405" w:type="dxa"/>
          </w:tcPr>
          <w:p w14:paraId="0000004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14:paraId="0000004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A152FB" w14:paraId="6E0E413B" w14:textId="77777777">
        <w:tc>
          <w:tcPr>
            <w:tcW w:w="2405" w:type="dxa"/>
          </w:tcPr>
          <w:p w14:paraId="0000004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0000004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A152FB" w14:paraId="33E95C5C" w14:textId="77777777">
        <w:tc>
          <w:tcPr>
            <w:tcW w:w="2405" w:type="dxa"/>
          </w:tcPr>
          <w:p w14:paraId="0000004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0000004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A152FB" w14:paraId="1A890CDE" w14:textId="77777777">
        <w:tc>
          <w:tcPr>
            <w:tcW w:w="2405" w:type="dxa"/>
          </w:tcPr>
          <w:p w14:paraId="0000004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14:paraId="0000004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A152FB" w14:paraId="16BF5327" w14:textId="77777777">
        <w:tc>
          <w:tcPr>
            <w:tcW w:w="2405" w:type="dxa"/>
          </w:tcPr>
          <w:p w14:paraId="0000005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tcPr>
          <w:p w14:paraId="0000005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A152FB" w14:paraId="44E5C2FA" w14:textId="77777777">
        <w:tc>
          <w:tcPr>
            <w:tcW w:w="2405" w:type="dxa"/>
          </w:tcPr>
          <w:p w14:paraId="0000005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0000005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A152FB" w14:paraId="3D75D96C" w14:textId="77777777">
        <w:tc>
          <w:tcPr>
            <w:tcW w:w="2405" w:type="dxa"/>
          </w:tcPr>
          <w:p w14:paraId="0000005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14:paraId="0000005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A152FB" w14:paraId="6D22CD96" w14:textId="77777777">
        <w:tc>
          <w:tcPr>
            <w:tcW w:w="2405" w:type="dxa"/>
          </w:tcPr>
          <w:p w14:paraId="0000005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0000005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A152FB" w14:paraId="6B35ED06" w14:textId="77777777">
        <w:tc>
          <w:tcPr>
            <w:tcW w:w="2405" w:type="dxa"/>
          </w:tcPr>
          <w:p w14:paraId="0000005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"Call-Off Start Date"</w:t>
            </w:r>
          </w:p>
        </w:tc>
        <w:tc>
          <w:tcPr>
            <w:tcW w:w="7342" w:type="dxa"/>
          </w:tcPr>
          <w:p w14:paraId="0000005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A152FB" w14:paraId="0ED2F100" w14:textId="77777777">
        <w:tc>
          <w:tcPr>
            <w:tcW w:w="2405" w:type="dxa"/>
          </w:tcPr>
          <w:p w14:paraId="0000005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14:paraId="0000005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A152FB" w14:paraId="4D743D2E" w14:textId="77777777">
        <w:tc>
          <w:tcPr>
            <w:tcW w:w="2405" w:type="dxa"/>
          </w:tcPr>
          <w:p w14:paraId="0000005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14:paraId="0000005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A152FB" w14:paraId="7F5BDFAE" w14:textId="77777777">
        <w:tc>
          <w:tcPr>
            <w:tcW w:w="2405" w:type="dxa"/>
          </w:tcPr>
          <w:p w14:paraId="0000005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Pr>
          <w:p w14:paraId="0000005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A152FB" w14:paraId="02A10B7A" w14:textId="77777777">
        <w:tc>
          <w:tcPr>
            <w:tcW w:w="2405" w:type="dxa"/>
          </w:tcPr>
          <w:p w14:paraId="00000060"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14:paraId="0000006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00000062" w14:textId="77777777" w:rsidR="00A152FB" w:rsidRDefault="005B4914">
            <w:pPr>
              <w:numPr>
                <w:ilvl w:val="1"/>
                <w:numId w:val="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00000063"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00000064" w14:textId="77777777" w:rsidR="00A152FB" w:rsidRDefault="005B4914">
            <w:pPr>
              <w:numPr>
                <w:ilvl w:val="1"/>
                <w:numId w:val="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00000065" w14:textId="77777777" w:rsidR="00A152FB" w:rsidRDefault="005B4914">
            <w:pPr>
              <w:numPr>
                <w:ilvl w:val="1"/>
                <w:numId w:val="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A152FB" w14:paraId="77420522" w14:textId="77777777">
        <w:tc>
          <w:tcPr>
            <w:tcW w:w="2405" w:type="dxa"/>
          </w:tcPr>
          <w:p w14:paraId="0000006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0000006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A152FB" w14:paraId="3ACBE3F0" w14:textId="77777777">
        <w:tc>
          <w:tcPr>
            <w:tcW w:w="2405" w:type="dxa"/>
          </w:tcPr>
          <w:p w14:paraId="0000006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0000006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A152FB" w14:paraId="3AF43F09" w14:textId="77777777">
        <w:tc>
          <w:tcPr>
            <w:tcW w:w="2405" w:type="dxa"/>
          </w:tcPr>
          <w:p w14:paraId="0000006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14:paraId="0000006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A152FB" w14:paraId="472315BC" w14:textId="77777777">
        <w:tc>
          <w:tcPr>
            <w:tcW w:w="2405" w:type="dxa"/>
          </w:tcPr>
          <w:p w14:paraId="0000006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0000006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A152FB" w14:paraId="2805A27E" w14:textId="77777777">
        <w:tc>
          <w:tcPr>
            <w:tcW w:w="2405" w:type="dxa"/>
          </w:tcPr>
          <w:p w14:paraId="0000006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14:paraId="0000006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A152FB" w14:paraId="7B378367" w14:textId="77777777">
        <w:tc>
          <w:tcPr>
            <w:tcW w:w="2405" w:type="dxa"/>
          </w:tcPr>
          <w:p w14:paraId="0000007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14:paraId="0000007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A152FB" w14:paraId="1BB8F923" w14:textId="77777777">
        <w:tc>
          <w:tcPr>
            <w:tcW w:w="2405" w:type="dxa"/>
          </w:tcPr>
          <w:p w14:paraId="0000007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14:paraId="0000007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A152FB" w14:paraId="223A6ACA" w14:textId="77777777">
        <w:tc>
          <w:tcPr>
            <w:tcW w:w="2405" w:type="dxa"/>
          </w:tcPr>
          <w:p w14:paraId="0000007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"Confidential Information"</w:t>
            </w:r>
          </w:p>
        </w:tc>
        <w:tc>
          <w:tcPr>
            <w:tcW w:w="7342" w:type="dxa"/>
          </w:tcPr>
          <w:p w14:paraId="0000007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A152FB" w14:paraId="361F8E44" w14:textId="77777777">
        <w:tc>
          <w:tcPr>
            <w:tcW w:w="2405" w:type="dxa"/>
          </w:tcPr>
          <w:p w14:paraId="00000076"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14:paraId="0000007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A152FB" w14:paraId="73A19A18" w14:textId="77777777">
        <w:tc>
          <w:tcPr>
            <w:tcW w:w="2405" w:type="dxa"/>
          </w:tcPr>
          <w:p w14:paraId="0000007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14:paraId="0000007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A152FB" w14:paraId="19A1914B" w14:textId="77777777">
        <w:tc>
          <w:tcPr>
            <w:tcW w:w="2405" w:type="dxa"/>
          </w:tcPr>
          <w:p w14:paraId="0000007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0000007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0000007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0000007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0000007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A152FB" w14:paraId="664FA669" w14:textId="77777777">
        <w:tc>
          <w:tcPr>
            <w:tcW w:w="2405" w:type="dxa"/>
          </w:tcPr>
          <w:p w14:paraId="0000007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14:paraId="0000008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A152FB" w14:paraId="18B004E1" w14:textId="77777777">
        <w:tc>
          <w:tcPr>
            <w:tcW w:w="2405" w:type="dxa"/>
          </w:tcPr>
          <w:p w14:paraId="0000008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0000008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A152FB" w14:paraId="33B7F372" w14:textId="77777777">
        <w:tc>
          <w:tcPr>
            <w:tcW w:w="2405" w:type="dxa"/>
          </w:tcPr>
          <w:p w14:paraId="0000008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0000008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A152FB" w14:paraId="33032FBC" w14:textId="77777777">
        <w:tc>
          <w:tcPr>
            <w:tcW w:w="2405" w:type="dxa"/>
          </w:tcPr>
          <w:p w14:paraId="0000008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0000008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1C4B188A" w14:textId="77777777">
        <w:tc>
          <w:tcPr>
            <w:tcW w:w="2405" w:type="dxa"/>
          </w:tcPr>
          <w:p w14:paraId="0000008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14:paraId="00000088" w14:textId="77777777" w:rsidR="00A152FB" w:rsidRDefault="005B4914">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A152FB" w14:paraId="07F9266D" w14:textId="77777777">
        <w:tc>
          <w:tcPr>
            <w:tcW w:w="2405" w:type="dxa"/>
          </w:tcPr>
          <w:p w14:paraId="0000008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0000008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000008B"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0000008C"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0000008D"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0000008E"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0000008F"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00000090"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0000091"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14:paraId="00000092"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work place accommodation;</w:t>
            </w:r>
          </w:p>
          <w:p w14:paraId="00000093"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00000094"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0000095"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0000096"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00000097"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00000098" w14:textId="77777777" w:rsidR="00A152FB" w:rsidRDefault="005B4914">
            <w:pPr>
              <w:pBdr>
                <w:top w:val="nil"/>
                <w:left w:val="nil"/>
                <w:bottom w:val="nil"/>
                <w:right w:val="nil"/>
                <w:between w:val="nil"/>
              </w:pBdr>
              <w:tabs>
                <w:tab w:val="left" w:pos="-179"/>
                <w:tab w:val="left" w:pos="411"/>
              </w:tabs>
              <w:spacing w:after="12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00000099" w14:textId="77777777" w:rsidR="00A152FB" w:rsidRDefault="005B4914">
            <w:pPr>
              <w:numPr>
                <w:ilvl w:val="1"/>
                <w:numId w:val="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14:paraId="0000009A" w14:textId="77777777" w:rsidR="00A152FB" w:rsidRDefault="005B4914">
            <w:pPr>
              <w:numPr>
                <w:ilvl w:val="1"/>
                <w:numId w:val="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0000009B"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0000009C" w14:textId="77777777" w:rsidR="00A152FB" w:rsidRDefault="005B4914">
            <w:pPr>
              <w:numPr>
                <w:ilvl w:val="1"/>
                <w:numId w:val="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14:paraId="0000009D" w14:textId="77777777" w:rsidR="00A152FB" w:rsidRDefault="005B4914">
            <w:pPr>
              <w:numPr>
                <w:ilvl w:val="1"/>
                <w:numId w:val="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0000009E"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0000009F"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A152FB" w14:paraId="7C43D13A" w14:textId="77777777">
        <w:tc>
          <w:tcPr>
            <w:tcW w:w="2405" w:type="dxa"/>
          </w:tcPr>
          <w:p w14:paraId="000000A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Pr>
          <w:p w14:paraId="000000A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A152FB" w14:paraId="50BE8FA9" w14:textId="77777777">
        <w:tc>
          <w:tcPr>
            <w:tcW w:w="2405" w:type="dxa"/>
          </w:tcPr>
          <w:p w14:paraId="000000A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14:paraId="000000A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A152FB" w14:paraId="399A2E52" w14:textId="77777777">
        <w:tc>
          <w:tcPr>
            <w:tcW w:w="2405" w:type="dxa"/>
          </w:tcPr>
          <w:p w14:paraId="000000A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000000A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A152FB" w14:paraId="6AEFD727" w14:textId="77777777">
        <w:tc>
          <w:tcPr>
            <w:tcW w:w="2405" w:type="dxa"/>
          </w:tcPr>
          <w:p w14:paraId="000000A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14:paraId="000000A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A152FB" w14:paraId="0E1DEB6E" w14:textId="77777777">
        <w:tc>
          <w:tcPr>
            <w:tcW w:w="2405" w:type="dxa"/>
          </w:tcPr>
          <w:p w14:paraId="000000A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"Data Protection Officer"</w:t>
            </w:r>
          </w:p>
        </w:tc>
        <w:tc>
          <w:tcPr>
            <w:tcW w:w="7342" w:type="dxa"/>
          </w:tcPr>
          <w:p w14:paraId="000000A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2CDDA2F8" w14:textId="77777777">
        <w:tc>
          <w:tcPr>
            <w:tcW w:w="2405" w:type="dxa"/>
          </w:tcPr>
          <w:p w14:paraId="000000A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000000A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4DC1CCEC" w14:textId="77777777">
        <w:tc>
          <w:tcPr>
            <w:tcW w:w="2405" w:type="dxa"/>
          </w:tcPr>
          <w:p w14:paraId="000000A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14:paraId="000000A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A152FB" w14:paraId="1EDF68DB" w14:textId="77777777">
        <w:tc>
          <w:tcPr>
            <w:tcW w:w="2405" w:type="dxa"/>
          </w:tcPr>
          <w:p w14:paraId="000000A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14:paraId="000000A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A152FB" w14:paraId="7BC65B58" w14:textId="77777777">
        <w:tc>
          <w:tcPr>
            <w:tcW w:w="2405" w:type="dxa"/>
          </w:tcPr>
          <w:p w14:paraId="000000B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000000B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A152FB" w14:paraId="03AB2B3F" w14:textId="77777777">
        <w:tc>
          <w:tcPr>
            <w:tcW w:w="2405" w:type="dxa"/>
          </w:tcPr>
          <w:p w14:paraId="000000B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000000B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A152FB" w14:paraId="58A6AF21" w14:textId="77777777">
        <w:tc>
          <w:tcPr>
            <w:tcW w:w="2405" w:type="dxa"/>
          </w:tcPr>
          <w:p w14:paraId="000000B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000000B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A152FB" w14:paraId="0D997B61" w14:textId="77777777">
        <w:tc>
          <w:tcPr>
            <w:tcW w:w="2405" w:type="dxa"/>
          </w:tcPr>
          <w:p w14:paraId="000000B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14:paraId="000000B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A152FB" w14:paraId="541EEB6A" w14:textId="77777777">
        <w:tc>
          <w:tcPr>
            <w:tcW w:w="2405" w:type="dxa"/>
          </w:tcPr>
          <w:p w14:paraId="000000B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000000B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delivery</w:t>
            </w:r>
            <w:proofErr w:type="gramEnd"/>
            <w:r>
              <w:rPr>
                <w:rFonts w:ascii="Arial" w:eastAsia="Arial" w:hAnsi="Arial" w:cs="Arial"/>
                <w:color w:val="000000"/>
                <w:sz w:val="24"/>
                <w:szCs w:val="24"/>
              </w:rPr>
              <w:t xml:space="preserve">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A152FB" w14:paraId="413A1DAB" w14:textId="77777777">
        <w:tc>
          <w:tcPr>
            <w:tcW w:w="2405" w:type="dxa"/>
          </w:tcPr>
          <w:p w14:paraId="000000B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14:paraId="000000B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A152FB" w14:paraId="6D9112FE" w14:textId="77777777">
        <w:tc>
          <w:tcPr>
            <w:tcW w:w="2405" w:type="dxa"/>
          </w:tcPr>
          <w:p w14:paraId="000000BC"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14:paraId="000000B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A152FB" w14:paraId="71928D5C" w14:textId="77777777">
        <w:tc>
          <w:tcPr>
            <w:tcW w:w="2405" w:type="dxa"/>
          </w:tcPr>
          <w:p w14:paraId="000000B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000000B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A152FB" w14:paraId="1E4602A0" w14:textId="77777777">
        <w:tc>
          <w:tcPr>
            <w:tcW w:w="2405" w:type="dxa"/>
          </w:tcPr>
          <w:p w14:paraId="000000C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"Documentation"</w:t>
            </w:r>
          </w:p>
        </w:tc>
        <w:tc>
          <w:tcPr>
            <w:tcW w:w="7342" w:type="dxa"/>
          </w:tcPr>
          <w:p w14:paraId="000000C1"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000000C2" w14:textId="77777777" w:rsidR="00A152FB" w:rsidRDefault="005B4914">
            <w:pPr>
              <w:numPr>
                <w:ilvl w:val="0"/>
                <w:numId w:val="1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00000C3" w14:textId="77777777" w:rsidR="00A152FB" w:rsidRDefault="005B4914">
            <w:pPr>
              <w:numPr>
                <w:ilvl w:val="0"/>
                <w:numId w:val="1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00000C4" w14:textId="77777777" w:rsidR="00A152FB" w:rsidRDefault="005B4914">
            <w:pPr>
              <w:numPr>
                <w:ilvl w:val="0"/>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A152FB" w14:paraId="7EDF85DE" w14:textId="77777777">
        <w:tc>
          <w:tcPr>
            <w:tcW w:w="2405" w:type="dxa"/>
          </w:tcPr>
          <w:p w14:paraId="000000C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14:paraId="000000C6" w14:textId="77777777" w:rsidR="00A152FB" w:rsidRDefault="005B4914">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A152FB" w14:paraId="601F9C5E" w14:textId="77777777">
        <w:tc>
          <w:tcPr>
            <w:tcW w:w="2405" w:type="dxa"/>
          </w:tcPr>
          <w:p w14:paraId="000000C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14:paraId="000000C8"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A152FB" w14:paraId="37BEB2C4" w14:textId="77777777">
        <w:tc>
          <w:tcPr>
            <w:tcW w:w="2405" w:type="dxa"/>
          </w:tcPr>
          <w:p w14:paraId="000000C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000000CA"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A152FB" w14:paraId="29DCE345" w14:textId="77777777">
        <w:tc>
          <w:tcPr>
            <w:tcW w:w="2405" w:type="dxa"/>
          </w:tcPr>
          <w:p w14:paraId="000000C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14:paraId="000000CC"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A152FB" w14:paraId="1A078E48" w14:textId="77777777">
        <w:tc>
          <w:tcPr>
            <w:tcW w:w="2405" w:type="dxa"/>
          </w:tcPr>
          <w:p w14:paraId="000000C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14:paraId="000000C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A152FB" w14:paraId="2EEA2D2F" w14:textId="77777777">
        <w:tc>
          <w:tcPr>
            <w:tcW w:w="2405" w:type="dxa"/>
          </w:tcPr>
          <w:p w14:paraId="000000C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000000D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A152FB" w14:paraId="68D4336C" w14:textId="77777777">
        <w:tc>
          <w:tcPr>
            <w:tcW w:w="2405" w:type="dxa"/>
          </w:tcPr>
          <w:p w14:paraId="000000D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14:paraId="000000D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A152FB" w14:paraId="2FC59DC9" w14:textId="77777777">
        <w:tc>
          <w:tcPr>
            <w:tcW w:w="2405" w:type="dxa"/>
          </w:tcPr>
          <w:p w14:paraId="000000D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14:paraId="000000D4" w14:textId="77777777" w:rsidR="00A152FB" w:rsidRDefault="005B4914">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000000D5" w14:textId="77777777" w:rsidR="00A152FB" w:rsidRDefault="005B4914">
            <w:pPr>
              <w:numPr>
                <w:ilvl w:val="0"/>
                <w:numId w:val="1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14:paraId="000000D6" w14:textId="77777777" w:rsidR="00A152FB" w:rsidRDefault="005B4914">
            <w:pPr>
              <w:numPr>
                <w:ilvl w:val="0"/>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A152FB" w14:paraId="4B4302E8" w14:textId="77777777">
        <w:tc>
          <w:tcPr>
            <w:tcW w:w="2405" w:type="dxa"/>
          </w:tcPr>
          <w:p w14:paraId="000000D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000000D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to conserve energy, water, wood, paper and other resources, reduce waste and phase out the use of ozone depleting substances and minimise the release of greenhouse gases, volatile organic compounds and other substances damaging to health and the </w:t>
            </w:r>
            <w:r>
              <w:rPr>
                <w:rFonts w:ascii="Arial" w:eastAsia="Arial" w:hAnsi="Arial" w:cs="Arial"/>
                <w:color w:val="000000"/>
                <w:sz w:val="24"/>
                <w:szCs w:val="24"/>
              </w:rPr>
              <w:lastRenderedPageBreak/>
              <w:t>environment, including any written environmental policy of the Buyer;</w:t>
            </w:r>
          </w:p>
        </w:tc>
      </w:tr>
      <w:tr w:rsidR="00A152FB" w14:paraId="64D364C8" w14:textId="77777777">
        <w:tc>
          <w:tcPr>
            <w:tcW w:w="2405" w:type="dxa"/>
          </w:tcPr>
          <w:p w14:paraId="000000D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"Equality and Human Rights Commission"</w:t>
            </w:r>
          </w:p>
        </w:tc>
        <w:tc>
          <w:tcPr>
            <w:tcW w:w="7342" w:type="dxa"/>
          </w:tcPr>
          <w:p w14:paraId="000000D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152FB" w14:paraId="1CCE3914" w14:textId="77777777">
        <w:tc>
          <w:tcPr>
            <w:tcW w:w="2405" w:type="dxa"/>
          </w:tcPr>
          <w:p w14:paraId="000000D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000000DC" w14:textId="77777777" w:rsidR="00A152FB" w:rsidRDefault="005B4914">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tc>
      </w:tr>
    </w:tbl>
    <w:tbl>
      <w:tblPr>
        <w:tblStyle w:val="a0"/>
        <w:tblW w:w="9750" w:type="dxa"/>
        <w:tblLayout w:type="fixed"/>
        <w:tblLook w:val="0400" w:firstRow="0" w:lastRow="0" w:firstColumn="0" w:lastColumn="0" w:noHBand="0" w:noVBand="1"/>
      </w:tblPr>
      <w:tblGrid>
        <w:gridCol w:w="2400"/>
        <w:gridCol w:w="7350"/>
      </w:tblGrid>
      <w:tr w:rsidR="00A152FB" w14:paraId="2E7087BD"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00000DE" w14:textId="77777777" w:rsidR="00A152FB" w:rsidRDefault="005B491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000000DF" w14:textId="77777777" w:rsidR="00A152FB" w:rsidRDefault="005B4914">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w:t>
            </w:r>
          </w:p>
          <w:p w14:paraId="000000E0" w14:textId="77777777" w:rsidR="00A152FB" w:rsidRDefault="005B4914">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14:paraId="000000E1" w14:textId="77777777" w:rsidR="00A152FB" w:rsidRDefault="00A152FB">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14:paraId="000000E2" w14:textId="77777777" w:rsidR="00A152FB" w:rsidRDefault="005B4914">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000000E3" w14:textId="77777777" w:rsidR="00A152FB" w:rsidRDefault="00A152FB">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14:paraId="000000E4" w14:textId="2D3942E9" w:rsidR="00A152FB" w:rsidRDefault="005B4914" w:rsidP="00D03E46">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iii) after the end of the Call-off Contract, the Charges paid or payable in the last Contract Year during the Call-off Contract Period;  </w:t>
            </w:r>
          </w:p>
        </w:tc>
      </w:tr>
      <w:tr w:rsidR="00D03E46" w14:paraId="6903746F"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0E0F7B8" w14:textId="0BF6A1B3" w:rsidR="00D03E46" w:rsidRDefault="00D03E46" w:rsidP="00D03E4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hAnsi="Arial" w:cs="Arial"/>
              </w:rPr>
              <w:t>“</w:t>
            </w:r>
            <w:r>
              <w:rPr>
                <w:rFonts w:ascii="Arial" w:hAnsi="Arial" w:cs="Arial"/>
                <w:b/>
              </w:rPr>
              <w:t>Exempt Buyer</w:t>
            </w:r>
            <w:r>
              <w:rPr>
                <w:rFonts w:ascii="Arial" w:hAnsi="Arial" w:cs="Arial"/>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0FA5F5B8" w14:textId="77777777" w:rsidR="00D03E46" w:rsidRDefault="00D03E46" w:rsidP="00D03E46">
            <w:pPr>
              <w:pStyle w:val="ListParagraph"/>
              <w:ind w:left="0"/>
              <w:jc w:val="both"/>
              <w:rPr>
                <w:rFonts w:ascii="Arial" w:hAnsi="Arial" w:cs="Arial"/>
              </w:rPr>
            </w:pPr>
            <w:r>
              <w:rPr>
                <w:rFonts w:ascii="Arial" w:hAnsi="Arial" w:cs="Arial"/>
              </w:rPr>
              <w:t>a public sector purchaser that is:</w:t>
            </w:r>
          </w:p>
          <w:p w14:paraId="0F666E48" w14:textId="77777777" w:rsidR="00D03E46" w:rsidRDefault="00D03E46" w:rsidP="00D03E46">
            <w:pPr>
              <w:pStyle w:val="GPsDefinition"/>
              <w:numPr>
                <w:ilvl w:val="0"/>
                <w:numId w:val="24"/>
              </w:numPr>
              <w:tabs>
                <w:tab w:val="left" w:pos="-9"/>
              </w:tabs>
              <w:adjustRightInd w:val="0"/>
              <w:ind w:left="388"/>
            </w:pPr>
            <w:r w:rsidRPr="00CE00CC">
              <w:rPr>
                <w:lang w:eastAsia="en-GB"/>
              </w:rPr>
              <w:t>eligible</w:t>
            </w:r>
            <w:r>
              <w:t xml:space="preserve"> to use the Framework Contract; and</w:t>
            </w:r>
          </w:p>
          <w:p w14:paraId="67A16FE2" w14:textId="77777777" w:rsidR="00D03E46" w:rsidRDefault="00D03E46" w:rsidP="00D03E46">
            <w:pPr>
              <w:pStyle w:val="GPsDefinition"/>
              <w:numPr>
                <w:ilvl w:val="0"/>
                <w:numId w:val="24"/>
              </w:numPr>
              <w:tabs>
                <w:tab w:val="left" w:pos="-9"/>
              </w:tabs>
              <w:adjustRightInd w:val="0"/>
              <w:ind w:left="388"/>
            </w:pPr>
            <w:r>
              <w:t>is entering into an Exempt Call-off Contract that is not subject to (as applicable) any of:</w:t>
            </w:r>
          </w:p>
          <w:p w14:paraId="374E25FE" w14:textId="77777777" w:rsidR="00D03E46" w:rsidRDefault="00D03E46" w:rsidP="00D03E46">
            <w:pPr>
              <w:pStyle w:val="GPsDefinition"/>
              <w:numPr>
                <w:ilvl w:val="1"/>
                <w:numId w:val="24"/>
              </w:numPr>
              <w:tabs>
                <w:tab w:val="left" w:pos="-9"/>
              </w:tabs>
              <w:adjustRightInd w:val="0"/>
              <w:ind w:left="814"/>
            </w:pPr>
            <w:r>
              <w:t>the Regulations;</w:t>
            </w:r>
          </w:p>
          <w:p w14:paraId="4C144289" w14:textId="77777777" w:rsidR="00D03E46" w:rsidRDefault="00D03E46" w:rsidP="00D03E46">
            <w:pPr>
              <w:pStyle w:val="GPsDefinition"/>
              <w:numPr>
                <w:ilvl w:val="1"/>
                <w:numId w:val="24"/>
              </w:numPr>
              <w:tabs>
                <w:tab w:val="left" w:pos="-9"/>
              </w:tabs>
              <w:adjustRightInd w:val="0"/>
              <w:ind w:left="814"/>
            </w:pPr>
            <w:r>
              <w:t>the Concession Contracts Regulations 2016 (SI 2016/273);</w:t>
            </w:r>
          </w:p>
          <w:p w14:paraId="404963A0" w14:textId="77777777" w:rsidR="00D03E46" w:rsidRDefault="00D03E46" w:rsidP="00D03E46">
            <w:pPr>
              <w:pStyle w:val="GPsDefinition"/>
              <w:numPr>
                <w:ilvl w:val="1"/>
                <w:numId w:val="24"/>
              </w:numPr>
              <w:tabs>
                <w:tab w:val="left" w:pos="-9"/>
              </w:tabs>
              <w:adjustRightInd w:val="0"/>
              <w:ind w:left="814"/>
            </w:pPr>
            <w:r>
              <w:t>the Utilities Contracts Regulations 2016 (SI 2016/274);</w:t>
            </w:r>
          </w:p>
          <w:p w14:paraId="5A7FD381" w14:textId="77777777" w:rsidR="00D03E46" w:rsidRDefault="00D03E46" w:rsidP="00D03E46">
            <w:pPr>
              <w:pStyle w:val="GPsDefinition"/>
              <w:numPr>
                <w:ilvl w:val="1"/>
                <w:numId w:val="24"/>
              </w:numPr>
              <w:tabs>
                <w:tab w:val="left" w:pos="-9"/>
              </w:tabs>
              <w:adjustRightInd w:val="0"/>
              <w:ind w:left="814"/>
            </w:pPr>
            <w:r>
              <w:t>the Defence and Security Public Contracts Regulations 2011 (SI 2011/1848);</w:t>
            </w:r>
          </w:p>
          <w:p w14:paraId="74E1E8A8" w14:textId="77777777" w:rsidR="00D03E46" w:rsidRDefault="00D03E46" w:rsidP="00D03E46">
            <w:pPr>
              <w:pStyle w:val="GPsDefinition"/>
              <w:numPr>
                <w:ilvl w:val="1"/>
                <w:numId w:val="24"/>
              </w:numPr>
              <w:tabs>
                <w:tab w:val="left" w:pos="-9"/>
              </w:tabs>
              <w:adjustRightInd w:val="0"/>
              <w:ind w:left="814"/>
            </w:pPr>
            <w:r>
              <w:t>the</w:t>
            </w:r>
            <w:r w:rsidRPr="00350333">
              <w:t xml:space="preserve"> Remedies Directive (2007/66/EC)</w:t>
            </w:r>
            <w:r>
              <w:t>;</w:t>
            </w:r>
          </w:p>
          <w:p w14:paraId="19A76B58" w14:textId="77777777" w:rsidR="00D03E46" w:rsidRDefault="00D03E46" w:rsidP="00D03E46">
            <w:pPr>
              <w:pStyle w:val="GPsDefinition"/>
              <w:numPr>
                <w:ilvl w:val="1"/>
                <w:numId w:val="24"/>
              </w:numPr>
              <w:tabs>
                <w:tab w:val="left" w:pos="-9"/>
              </w:tabs>
              <w:adjustRightInd w:val="0"/>
              <w:ind w:left="814"/>
            </w:pPr>
            <w:r>
              <w:t>Directive 2014/23/EU of the European Parliament and Council;</w:t>
            </w:r>
          </w:p>
          <w:p w14:paraId="46CDE19D" w14:textId="77777777" w:rsidR="00D03E46" w:rsidRDefault="00D03E46" w:rsidP="00D03E46">
            <w:pPr>
              <w:pStyle w:val="GPsDefinition"/>
              <w:numPr>
                <w:ilvl w:val="1"/>
                <w:numId w:val="24"/>
              </w:numPr>
              <w:tabs>
                <w:tab w:val="left" w:pos="-9"/>
              </w:tabs>
              <w:adjustRightInd w:val="0"/>
              <w:ind w:left="814"/>
            </w:pPr>
            <w:r>
              <w:t>Directive 2014/24/EU of the European Parliament and Council;</w:t>
            </w:r>
          </w:p>
          <w:p w14:paraId="63552B49" w14:textId="77777777" w:rsidR="00D03E46" w:rsidRDefault="00D03E46" w:rsidP="00D03E46">
            <w:pPr>
              <w:pStyle w:val="GPsDefinition"/>
              <w:numPr>
                <w:ilvl w:val="1"/>
                <w:numId w:val="24"/>
              </w:numPr>
              <w:tabs>
                <w:tab w:val="left" w:pos="-9"/>
              </w:tabs>
              <w:adjustRightInd w:val="0"/>
              <w:ind w:left="814"/>
            </w:pPr>
            <w:r>
              <w:t>Directive 2014/25/EU of the European Parliament and Council; or</w:t>
            </w:r>
          </w:p>
          <w:p w14:paraId="318C28BC" w14:textId="556A74E6" w:rsidR="00D03E46" w:rsidRDefault="00D03E46" w:rsidP="00D03E46">
            <w:pPr>
              <w:pStyle w:val="GPsDefinition"/>
              <w:numPr>
                <w:ilvl w:val="1"/>
                <w:numId w:val="24"/>
              </w:numPr>
              <w:pBdr>
                <w:top w:val="nil"/>
                <w:left w:val="nil"/>
                <w:bottom w:val="nil"/>
                <w:right w:val="nil"/>
                <w:between w:val="nil"/>
              </w:pBdr>
              <w:tabs>
                <w:tab w:val="left" w:pos="-9"/>
              </w:tabs>
              <w:adjustRightInd w:val="0"/>
              <w:ind w:left="814"/>
              <w:rPr>
                <w:rFonts w:eastAsia="Arial"/>
                <w:color w:val="000000"/>
                <w:sz w:val="24"/>
                <w:szCs w:val="24"/>
              </w:rPr>
            </w:pPr>
            <w:r>
              <w:t>Directive 2009/81/EC of the European Parliament and Council;</w:t>
            </w:r>
          </w:p>
        </w:tc>
      </w:tr>
      <w:tr w:rsidR="00D03E46" w14:paraId="3A2B5139"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B8F2558" w14:textId="70136C2D" w:rsidR="00D03E46" w:rsidRDefault="00D03E46" w:rsidP="00D03E4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hAnsi="Arial" w:cs="Arial"/>
              </w:rPr>
              <w:t>“</w:t>
            </w:r>
            <w:r>
              <w:rPr>
                <w:rFonts w:ascii="Arial" w:hAnsi="Arial" w:cs="Arial"/>
                <w:b/>
              </w:rPr>
              <w:t>Exempt Call-off</w:t>
            </w:r>
            <w:r w:rsidRPr="00C25F2F">
              <w:rPr>
                <w:rFonts w:ascii="Arial" w:hAnsi="Arial" w:cs="Arial"/>
                <w:b/>
              </w:rPr>
              <w:t xml:space="preserve"> Contract</w:t>
            </w:r>
            <w:r>
              <w:rPr>
                <w:rFonts w:ascii="Arial" w:hAnsi="Arial" w:cs="Arial"/>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3429E545" w14:textId="77777777" w:rsidR="00D03E46" w:rsidRDefault="00D03E46" w:rsidP="00D03E46">
            <w:pPr>
              <w:pStyle w:val="ListParagraph"/>
              <w:ind w:left="0"/>
              <w:jc w:val="both"/>
              <w:rPr>
                <w:rFonts w:ascii="Arial" w:hAnsi="Arial" w:cs="Arial"/>
              </w:rPr>
            </w:pPr>
            <w:bookmarkStart w:id="3" w:name="_GoBack"/>
            <w:r>
              <w:rPr>
                <w:rFonts w:ascii="Arial" w:hAnsi="Arial" w:cs="Arial"/>
              </w:rPr>
              <w:t>the contract between the Exempt Buyer and the Supplier for Deliverables</w:t>
            </w:r>
            <w:r w:rsidRPr="000259EB">
              <w:rPr>
                <w:rFonts w:ascii="Arial" w:hAnsi="Arial" w:cs="Arial"/>
              </w:rPr>
              <w:t xml:space="preserve"> which consists of the terms set out and referred to in the Order Form</w:t>
            </w:r>
            <w:r>
              <w:rPr>
                <w:rFonts w:ascii="Arial" w:hAnsi="Arial" w:cs="Arial"/>
              </w:rPr>
              <w:t xml:space="preserve"> incorporating and, where necessary, amending, refining or adding to the terms of the Framework Contract;</w:t>
            </w:r>
          </w:p>
          <w:bookmarkEnd w:id="3"/>
          <w:p w14:paraId="5D98636E" w14:textId="77777777" w:rsidR="00D03E46" w:rsidRDefault="00D03E46" w:rsidP="00D03E46">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tc>
      </w:tr>
      <w:tr w:rsidR="00D03E46" w14:paraId="39335104"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342FC58" w14:textId="464D69B3" w:rsidR="00D03E46" w:rsidRDefault="00D03E46" w:rsidP="00D03E4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hAnsi="Arial" w:cs="Arial"/>
              </w:rPr>
              <w:t>“</w:t>
            </w:r>
            <w:r>
              <w:rPr>
                <w:rFonts w:ascii="Arial" w:hAnsi="Arial" w:cs="Arial"/>
                <w:b/>
              </w:rPr>
              <w:t>Exempt</w:t>
            </w:r>
            <w:r w:rsidRPr="00F001EB">
              <w:rPr>
                <w:rFonts w:ascii="Arial" w:hAnsi="Arial" w:cs="Arial"/>
                <w:b/>
              </w:rPr>
              <w:t xml:space="preserve"> </w:t>
            </w:r>
            <w:r>
              <w:rPr>
                <w:rFonts w:ascii="Arial" w:hAnsi="Arial" w:cs="Arial"/>
                <w:b/>
              </w:rPr>
              <w:t xml:space="preserve">Procurement </w:t>
            </w:r>
            <w:r w:rsidRPr="00F001EB">
              <w:rPr>
                <w:rFonts w:ascii="Arial" w:hAnsi="Arial" w:cs="Arial"/>
                <w:b/>
              </w:rPr>
              <w:t>Amendments</w:t>
            </w:r>
            <w:r>
              <w:rPr>
                <w:rFonts w:ascii="Arial" w:hAnsi="Arial" w:cs="Arial"/>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22DCC581" w14:textId="77777777" w:rsidR="00D03E46" w:rsidRDefault="00D03E46" w:rsidP="00D03E46">
            <w:pPr>
              <w:pStyle w:val="ListParagraph"/>
              <w:ind w:left="0"/>
              <w:jc w:val="both"/>
              <w:rPr>
                <w:rFonts w:ascii="Arial" w:hAnsi="Arial" w:cs="Arial"/>
              </w:rPr>
            </w:pPr>
            <w:r>
              <w:rPr>
                <w:rFonts w:ascii="Arial" w:hAnsi="Arial" w:cs="Arial"/>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p w14:paraId="1BD799C8" w14:textId="77777777" w:rsidR="00D03E46" w:rsidRDefault="00D03E46" w:rsidP="00D03E46">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tc>
      </w:tr>
    </w:tbl>
    <w:tbl>
      <w:tblPr>
        <w:tblStyle w:val="a1"/>
        <w:tblW w:w="9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30"/>
      </w:tblGrid>
      <w:tr w:rsidR="00A152FB" w14:paraId="2E141E79" w14:textId="77777777" w:rsidTr="00D03E46">
        <w:tc>
          <w:tcPr>
            <w:tcW w:w="2405" w:type="dxa"/>
          </w:tcPr>
          <w:p w14:paraId="000000E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"Existing IPR"</w:t>
            </w:r>
          </w:p>
        </w:tc>
        <w:tc>
          <w:tcPr>
            <w:tcW w:w="7330" w:type="dxa"/>
          </w:tcPr>
          <w:p w14:paraId="000000E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A152FB" w14:paraId="54E1E65E" w14:textId="77777777" w:rsidTr="00D03E46">
        <w:tc>
          <w:tcPr>
            <w:tcW w:w="2405" w:type="dxa"/>
          </w:tcPr>
          <w:p w14:paraId="000000E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330" w:type="dxa"/>
          </w:tcPr>
          <w:p w14:paraId="000000E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A152FB" w14:paraId="794F78E4" w14:textId="77777777" w:rsidTr="00D03E46">
        <w:tc>
          <w:tcPr>
            <w:tcW w:w="2405" w:type="dxa"/>
          </w:tcPr>
          <w:p w14:paraId="000000E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330" w:type="dxa"/>
          </w:tcPr>
          <w:p w14:paraId="000000EB"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A152FB" w14:paraId="78DDAD5F" w14:textId="77777777" w:rsidTr="00D03E46">
        <w:tc>
          <w:tcPr>
            <w:tcW w:w="2405" w:type="dxa"/>
          </w:tcPr>
          <w:p w14:paraId="000000E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30" w:type="dxa"/>
          </w:tcPr>
          <w:p w14:paraId="000000E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A152FB" w14:paraId="6B51211A" w14:textId="77777777" w:rsidTr="00D03E46">
        <w:tc>
          <w:tcPr>
            <w:tcW w:w="2405" w:type="dxa"/>
          </w:tcPr>
          <w:p w14:paraId="000000E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330" w:type="dxa"/>
          </w:tcPr>
          <w:p w14:paraId="000000E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A152FB" w14:paraId="226FCB92" w14:textId="77777777" w:rsidTr="00D03E46">
        <w:tc>
          <w:tcPr>
            <w:tcW w:w="2405" w:type="dxa"/>
          </w:tcPr>
          <w:p w14:paraId="000000F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30" w:type="dxa"/>
          </w:tcPr>
          <w:p w14:paraId="000000F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affecting the performance by either the Relevant Authority or the Supplier of its obligations arising from acts, events, omissions, happenings or non-happenings beyond the reasonable control of the Affected Party which prevent or materially delay the Affected Party from performing its obligations under a Contract and which are not attributable to any wilful act, neglect or failure to take reasonable preventative action by the Affected Party, including:</w:t>
            </w:r>
          </w:p>
          <w:p w14:paraId="000000F2" w14:textId="77777777" w:rsidR="00A152FB" w:rsidRDefault="005B4914">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000000F3" w14:textId="77777777" w:rsidR="00A152FB" w:rsidRDefault="005B4914">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14:paraId="000000F4" w14:textId="77777777" w:rsidR="00A152FB" w:rsidRDefault="005B4914">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a Central Government Body, local government or regulatory bodies;</w:t>
            </w:r>
          </w:p>
          <w:p w14:paraId="000000F5" w14:textId="77777777" w:rsidR="00A152FB" w:rsidRDefault="005B4914">
            <w:pPr>
              <w:numPr>
                <w:ilvl w:val="1"/>
                <w:numId w:val="1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000000F6"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A152FB" w14:paraId="35E173E2" w14:textId="77777777" w:rsidTr="00D03E46">
        <w:tc>
          <w:tcPr>
            <w:tcW w:w="2405" w:type="dxa"/>
          </w:tcPr>
          <w:p w14:paraId="000000F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30" w:type="dxa"/>
          </w:tcPr>
          <w:p w14:paraId="000000F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A152FB" w14:paraId="252788C2" w14:textId="77777777" w:rsidTr="00D03E46">
        <w:tc>
          <w:tcPr>
            <w:tcW w:w="2405" w:type="dxa"/>
          </w:tcPr>
          <w:p w14:paraId="000000F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30" w:type="dxa"/>
          </w:tcPr>
          <w:p w14:paraId="000000F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A152FB" w14:paraId="78B64447" w14:textId="77777777" w:rsidTr="00D03E46">
        <w:tc>
          <w:tcPr>
            <w:tcW w:w="2405" w:type="dxa"/>
          </w:tcPr>
          <w:p w14:paraId="000000F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30" w:type="dxa"/>
          </w:tcPr>
          <w:p w14:paraId="000000F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A152FB" w14:paraId="036654C7" w14:textId="77777777" w:rsidTr="00D03E46">
        <w:tc>
          <w:tcPr>
            <w:tcW w:w="2405" w:type="dxa"/>
          </w:tcPr>
          <w:p w14:paraId="000000F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30" w:type="dxa"/>
          </w:tcPr>
          <w:p w14:paraId="000000F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A152FB" w14:paraId="07CF08E0" w14:textId="77777777" w:rsidTr="00D03E46">
        <w:tc>
          <w:tcPr>
            <w:tcW w:w="2405" w:type="dxa"/>
          </w:tcPr>
          <w:p w14:paraId="000000F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Expiry Date"</w:t>
            </w:r>
          </w:p>
        </w:tc>
        <w:tc>
          <w:tcPr>
            <w:tcW w:w="7330" w:type="dxa"/>
          </w:tcPr>
          <w:p w14:paraId="0000010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A152FB" w14:paraId="2C941DCB" w14:textId="77777777" w:rsidTr="00D03E46">
        <w:tc>
          <w:tcPr>
            <w:tcW w:w="2405" w:type="dxa"/>
          </w:tcPr>
          <w:p w14:paraId="0000010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30" w:type="dxa"/>
          </w:tcPr>
          <w:p w14:paraId="0000010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A152FB" w14:paraId="4947B2DD" w14:textId="77777777" w:rsidTr="00D03E46">
        <w:tc>
          <w:tcPr>
            <w:tcW w:w="2405" w:type="dxa"/>
          </w:tcPr>
          <w:p w14:paraId="0000010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330" w:type="dxa"/>
          </w:tcPr>
          <w:p w14:paraId="0000010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A152FB" w14:paraId="5EA59203" w14:textId="77777777" w:rsidTr="00D03E46">
        <w:tc>
          <w:tcPr>
            <w:tcW w:w="2405" w:type="dxa"/>
          </w:tcPr>
          <w:p w14:paraId="00000105"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30" w:type="dxa"/>
          </w:tcPr>
          <w:p w14:paraId="0000010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A152FB" w14:paraId="10DF731B" w14:textId="77777777" w:rsidTr="00D03E46">
        <w:tc>
          <w:tcPr>
            <w:tcW w:w="2405" w:type="dxa"/>
          </w:tcPr>
          <w:p w14:paraId="0000010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30" w:type="dxa"/>
          </w:tcPr>
          <w:p w14:paraId="0000010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A152FB" w14:paraId="674F8981" w14:textId="77777777" w:rsidTr="00D03E46">
        <w:tc>
          <w:tcPr>
            <w:tcW w:w="2405" w:type="dxa"/>
          </w:tcPr>
          <w:p w14:paraId="0000010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30" w:type="dxa"/>
          </w:tcPr>
          <w:p w14:paraId="0000010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A152FB" w14:paraId="715B0AA1" w14:textId="77777777" w:rsidTr="00D03E46">
        <w:tc>
          <w:tcPr>
            <w:tcW w:w="2405" w:type="dxa"/>
          </w:tcPr>
          <w:p w14:paraId="0000010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30" w:type="dxa"/>
          </w:tcPr>
          <w:p w14:paraId="0000010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A152FB" w14:paraId="4CB3AA7D" w14:textId="77777777" w:rsidTr="00D03E46">
        <w:tc>
          <w:tcPr>
            <w:tcW w:w="2405" w:type="dxa"/>
          </w:tcPr>
          <w:p w14:paraId="0000010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30" w:type="dxa"/>
          </w:tcPr>
          <w:p w14:paraId="0000010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A152FB" w14:paraId="23A05BBF" w14:textId="77777777" w:rsidTr="00D03E46">
        <w:tc>
          <w:tcPr>
            <w:tcW w:w="2405" w:type="dxa"/>
          </w:tcPr>
          <w:p w14:paraId="0000010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"GDPR"</w:t>
            </w:r>
          </w:p>
        </w:tc>
        <w:tc>
          <w:tcPr>
            <w:tcW w:w="7330" w:type="dxa"/>
          </w:tcPr>
          <w:p w14:paraId="0000011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General Data Protection Regulation (Regulation (EU) 2016/679);</w:t>
            </w:r>
          </w:p>
        </w:tc>
      </w:tr>
      <w:tr w:rsidR="00A152FB" w14:paraId="59EC7C29" w14:textId="77777777" w:rsidTr="00D03E46">
        <w:tc>
          <w:tcPr>
            <w:tcW w:w="2405" w:type="dxa"/>
          </w:tcPr>
          <w:p w14:paraId="0000011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30" w:type="dxa"/>
          </w:tcPr>
          <w:p w14:paraId="00000112" w14:textId="77777777" w:rsidR="00A152FB" w:rsidRDefault="005B4914">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14:paraId="00000113" w14:textId="77777777" w:rsidR="00A152FB" w:rsidRDefault="005B4914">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A152FB" w14:paraId="60641F90" w14:textId="77777777" w:rsidTr="00D03E46">
        <w:tc>
          <w:tcPr>
            <w:tcW w:w="2405" w:type="dxa"/>
          </w:tcPr>
          <w:p w14:paraId="0000011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30" w:type="dxa"/>
          </w:tcPr>
          <w:p w14:paraId="0000011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A152FB" w14:paraId="7C1BBC03" w14:textId="77777777" w:rsidTr="00D03E46">
        <w:tc>
          <w:tcPr>
            <w:tcW w:w="2405" w:type="dxa"/>
          </w:tcPr>
          <w:p w14:paraId="0000011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330" w:type="dxa"/>
          </w:tcPr>
          <w:p w14:paraId="0000011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A152FB" w14:paraId="4F08C416" w14:textId="77777777" w:rsidTr="00D03E46">
        <w:tc>
          <w:tcPr>
            <w:tcW w:w="2405" w:type="dxa"/>
          </w:tcPr>
          <w:p w14:paraId="0000011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30" w:type="dxa"/>
          </w:tcPr>
          <w:p w14:paraId="0000011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A152FB" w14:paraId="1E5769B8" w14:textId="77777777" w:rsidTr="00D03E46">
        <w:tc>
          <w:tcPr>
            <w:tcW w:w="2405" w:type="dxa"/>
          </w:tcPr>
          <w:p w14:paraId="0000011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330" w:type="dxa"/>
          </w:tcPr>
          <w:p w14:paraId="0000011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A152FB" w14:paraId="1A7F76A3" w14:textId="77777777" w:rsidTr="00D03E46">
        <w:tc>
          <w:tcPr>
            <w:tcW w:w="2405" w:type="dxa"/>
          </w:tcPr>
          <w:p w14:paraId="0000011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"Government Data"</w:t>
            </w:r>
          </w:p>
        </w:tc>
        <w:tc>
          <w:tcPr>
            <w:tcW w:w="7330" w:type="dxa"/>
          </w:tcPr>
          <w:p w14:paraId="0000011D"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0000011E"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0000011F"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A152FB" w14:paraId="26F706EF" w14:textId="77777777" w:rsidTr="00D03E46">
        <w:tc>
          <w:tcPr>
            <w:tcW w:w="2405" w:type="dxa"/>
          </w:tcPr>
          <w:p w14:paraId="00000120"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330" w:type="dxa"/>
          </w:tcPr>
          <w:p w14:paraId="0000012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A152FB" w14:paraId="6DD1CFBF" w14:textId="77777777" w:rsidTr="00D03E46">
        <w:tc>
          <w:tcPr>
            <w:tcW w:w="2405" w:type="dxa"/>
          </w:tcPr>
          <w:p w14:paraId="0000012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30" w:type="dxa"/>
          </w:tcPr>
          <w:p w14:paraId="0000012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A152FB" w14:paraId="251BB2D2" w14:textId="77777777" w:rsidTr="00D03E46">
        <w:tc>
          <w:tcPr>
            <w:tcW w:w="2405" w:type="dxa"/>
          </w:tcPr>
          <w:p w14:paraId="0000012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330" w:type="dxa"/>
          </w:tcPr>
          <w:p w14:paraId="0000012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A152FB" w14:paraId="32A7F370" w14:textId="77777777" w:rsidTr="00D03E46">
        <w:tc>
          <w:tcPr>
            <w:tcW w:w="2405" w:type="dxa"/>
          </w:tcPr>
          <w:p w14:paraId="0000012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330" w:type="dxa"/>
          </w:tcPr>
          <w:p w14:paraId="0000012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A152FB" w14:paraId="7032DEA9" w14:textId="77777777" w:rsidTr="00D03E46">
        <w:tc>
          <w:tcPr>
            <w:tcW w:w="2405" w:type="dxa"/>
          </w:tcPr>
          <w:p w14:paraId="0000012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30" w:type="dxa"/>
          </w:tcPr>
          <w:p w14:paraId="0000012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0000012A" w14:textId="77777777" w:rsidR="00A152FB" w:rsidRDefault="005B4914">
            <w:pPr>
              <w:numPr>
                <w:ilvl w:val="0"/>
                <w:numId w:val="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0000012B" w14:textId="77777777" w:rsidR="00A152FB" w:rsidRDefault="005B4914">
            <w:pPr>
              <w:numPr>
                <w:ilvl w:val="0"/>
                <w:numId w:val="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0000012C" w14:textId="77777777" w:rsidR="00A152FB" w:rsidRDefault="005B4914">
            <w:pPr>
              <w:numPr>
                <w:ilvl w:val="0"/>
                <w:numId w:val="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0000012D" w14:textId="77777777" w:rsidR="00A152FB" w:rsidRDefault="005B4914">
            <w:pPr>
              <w:numPr>
                <w:ilvl w:val="0"/>
                <w:numId w:val="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0000012E" w14:textId="77777777" w:rsidR="00A152FB" w:rsidRDefault="005B4914">
            <w:pPr>
              <w:numPr>
                <w:ilvl w:val="0"/>
                <w:numId w:val="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A152FB" w14:paraId="6A94E477" w14:textId="77777777" w:rsidTr="00D03E46">
        <w:tc>
          <w:tcPr>
            <w:tcW w:w="2405" w:type="dxa"/>
          </w:tcPr>
          <w:p w14:paraId="0000012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30" w:type="dxa"/>
          </w:tcPr>
          <w:p w14:paraId="0000013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A152FB" w14:paraId="6D0D98CC" w14:textId="77777777" w:rsidTr="00D03E46">
        <w:tc>
          <w:tcPr>
            <w:tcW w:w="2405" w:type="dxa"/>
          </w:tcPr>
          <w:p w14:paraId="0000013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330" w:type="dxa"/>
          </w:tcPr>
          <w:p w14:paraId="0000013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A152FB" w14:paraId="3DABB5B5" w14:textId="77777777" w:rsidTr="00D03E46">
        <w:tc>
          <w:tcPr>
            <w:tcW w:w="2405" w:type="dxa"/>
          </w:tcPr>
          <w:p w14:paraId="0000013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30" w:type="dxa"/>
          </w:tcPr>
          <w:p w14:paraId="0000013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A152FB" w14:paraId="7F66B44C" w14:textId="77777777" w:rsidTr="00D03E46">
        <w:tc>
          <w:tcPr>
            <w:tcW w:w="2405" w:type="dxa"/>
          </w:tcPr>
          <w:p w14:paraId="0000013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"Indexation"</w:t>
            </w:r>
          </w:p>
        </w:tc>
        <w:tc>
          <w:tcPr>
            <w:tcW w:w="7330" w:type="dxa"/>
          </w:tcPr>
          <w:p w14:paraId="0000013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A152FB" w14:paraId="221FB5C2" w14:textId="77777777" w:rsidTr="00D03E46">
        <w:tc>
          <w:tcPr>
            <w:tcW w:w="2405" w:type="dxa"/>
          </w:tcPr>
          <w:p w14:paraId="0000013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330" w:type="dxa"/>
          </w:tcPr>
          <w:p w14:paraId="0000013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A152FB" w14:paraId="358C878D" w14:textId="77777777" w:rsidTr="00D03E46">
        <w:tc>
          <w:tcPr>
            <w:tcW w:w="2405" w:type="dxa"/>
          </w:tcPr>
          <w:p w14:paraId="0000013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30" w:type="dxa"/>
          </w:tcPr>
          <w:p w14:paraId="0000013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A152FB" w14:paraId="6B390F47" w14:textId="77777777" w:rsidTr="00D03E46">
        <w:tc>
          <w:tcPr>
            <w:tcW w:w="2405" w:type="dxa"/>
          </w:tcPr>
          <w:p w14:paraId="0000013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330" w:type="dxa"/>
          </w:tcPr>
          <w:p w14:paraId="0000013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A152FB" w14:paraId="070BF595" w14:textId="77777777" w:rsidTr="00D03E46">
        <w:tc>
          <w:tcPr>
            <w:tcW w:w="2405" w:type="dxa"/>
          </w:tcPr>
          <w:p w14:paraId="0000013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30" w:type="dxa"/>
          </w:tcPr>
          <w:p w14:paraId="0000013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0000013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0000014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(being a company or a LLP) is deemed unable to pay its debts within the meaning of section 123 of the Insolvency Act 1986, or</w:t>
            </w:r>
          </w:p>
          <w:p w14:paraId="0000014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0000014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0000014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0000014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0000014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0000014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0000014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0000014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(ii) an application is made to court, or an order is made, for the appointment of an administrator, or if a notice of intention to appoint an administrator is filed at Court or given or if an administrator is appointed, over that person;</w:t>
            </w:r>
          </w:p>
          <w:p w14:paraId="0000014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0000014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0000014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A152FB" w14:paraId="70D9000F" w14:textId="77777777" w:rsidTr="00D03E46">
        <w:tc>
          <w:tcPr>
            <w:tcW w:w="2405" w:type="dxa"/>
          </w:tcPr>
          <w:p w14:paraId="0000014C"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30" w:type="dxa"/>
          </w:tcPr>
          <w:p w14:paraId="0000014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A152FB" w14:paraId="4FE442B9" w14:textId="77777777" w:rsidTr="00D03E46">
        <w:tc>
          <w:tcPr>
            <w:tcW w:w="2405" w:type="dxa"/>
          </w:tcPr>
          <w:p w14:paraId="0000014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30" w:type="dxa"/>
          </w:tcPr>
          <w:p w14:paraId="0000014F" w14:textId="77777777" w:rsidR="00A152FB" w:rsidRDefault="005B4914">
            <w:pPr>
              <w:numPr>
                <w:ilvl w:val="0"/>
                <w:numId w:val="1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00000150" w14:textId="77777777" w:rsidR="00A152FB" w:rsidRDefault="005B4914">
            <w:pPr>
              <w:numPr>
                <w:ilvl w:val="0"/>
                <w:numId w:val="1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00000151" w14:textId="77777777" w:rsidR="00A152FB" w:rsidRDefault="005B4914">
            <w:pPr>
              <w:numPr>
                <w:ilvl w:val="0"/>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A152FB" w14:paraId="02E0960B" w14:textId="77777777" w:rsidTr="00D03E46">
        <w:tc>
          <w:tcPr>
            <w:tcW w:w="2405" w:type="dxa"/>
          </w:tcPr>
          <w:p w14:paraId="0000015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30" w:type="dxa"/>
          </w:tcPr>
          <w:p w14:paraId="0000015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A152FB" w14:paraId="7CE8C782" w14:textId="77777777" w:rsidTr="00D03E46">
        <w:tc>
          <w:tcPr>
            <w:tcW w:w="2405" w:type="dxa"/>
          </w:tcPr>
          <w:p w14:paraId="0000015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330" w:type="dxa"/>
          </w:tcPr>
          <w:p w14:paraId="0000015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A152FB" w14:paraId="093ACA2E" w14:textId="77777777" w:rsidTr="00D03E46">
        <w:tc>
          <w:tcPr>
            <w:tcW w:w="2405" w:type="dxa"/>
          </w:tcPr>
          <w:p w14:paraId="0000015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330" w:type="dxa"/>
          </w:tcPr>
          <w:p w14:paraId="0000015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A152FB" w14:paraId="2F6B0C2C" w14:textId="77777777" w:rsidTr="00D03E46">
        <w:tc>
          <w:tcPr>
            <w:tcW w:w="2405" w:type="dxa"/>
          </w:tcPr>
          <w:p w14:paraId="0000015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30" w:type="dxa"/>
          </w:tcPr>
          <w:p w14:paraId="0000015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A152FB" w14:paraId="38BEB612" w14:textId="77777777" w:rsidTr="00D03E46">
        <w:tc>
          <w:tcPr>
            <w:tcW w:w="2405" w:type="dxa"/>
          </w:tcPr>
          <w:p w14:paraId="0000015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30" w:type="dxa"/>
          </w:tcPr>
          <w:p w14:paraId="0000015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A152FB" w14:paraId="075BB253" w14:textId="77777777" w:rsidTr="00D03E46">
        <w:tc>
          <w:tcPr>
            <w:tcW w:w="2405" w:type="dxa"/>
          </w:tcPr>
          <w:p w14:paraId="0000015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"Key Staff"</w:t>
            </w:r>
          </w:p>
        </w:tc>
        <w:tc>
          <w:tcPr>
            <w:tcW w:w="7330" w:type="dxa"/>
          </w:tcPr>
          <w:p w14:paraId="0000015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A152FB" w14:paraId="63D4CF33" w14:textId="77777777" w:rsidTr="00D03E46">
        <w:trPr>
          <w:trHeight w:val="357"/>
        </w:trPr>
        <w:tc>
          <w:tcPr>
            <w:tcW w:w="2405" w:type="dxa"/>
          </w:tcPr>
          <w:p w14:paraId="0000015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30" w:type="dxa"/>
          </w:tcPr>
          <w:p w14:paraId="0000015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A152FB" w14:paraId="761DC871" w14:textId="77777777" w:rsidTr="00D03E46">
        <w:trPr>
          <w:trHeight w:val="426"/>
        </w:trPr>
        <w:tc>
          <w:tcPr>
            <w:tcW w:w="2405" w:type="dxa"/>
          </w:tcPr>
          <w:p w14:paraId="0000016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30" w:type="dxa"/>
          </w:tcPr>
          <w:p w14:paraId="0000016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Subcontractor:</w:t>
            </w:r>
          </w:p>
          <w:p w14:paraId="00000162" w14:textId="77777777" w:rsidR="00A152FB" w:rsidRDefault="005B4914">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00000163" w14:textId="77777777" w:rsidR="00A152FB" w:rsidRDefault="005B4914">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00000164" w14:textId="77777777" w:rsidR="00A152FB" w:rsidRDefault="005B4914">
            <w:pPr>
              <w:numPr>
                <w:ilvl w:val="0"/>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00000165" w14:textId="77777777" w:rsidR="00A152FB" w:rsidRDefault="005B4914">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A152FB" w14:paraId="6F9F8CFC" w14:textId="77777777" w:rsidTr="00D03E46">
        <w:tc>
          <w:tcPr>
            <w:tcW w:w="2405" w:type="dxa"/>
          </w:tcPr>
          <w:p w14:paraId="00000166"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7330" w:type="dxa"/>
          </w:tcPr>
          <w:p w14:paraId="0000016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A152FB" w14:paraId="56F09C27" w14:textId="77777777" w:rsidTr="00D03E46">
        <w:tc>
          <w:tcPr>
            <w:tcW w:w="2405" w:type="dxa"/>
          </w:tcPr>
          <w:p w14:paraId="0000016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330" w:type="dxa"/>
          </w:tcPr>
          <w:p w14:paraId="0000016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A152FB" w14:paraId="67A360B4" w14:textId="77777777" w:rsidTr="00D03E46">
        <w:tc>
          <w:tcPr>
            <w:tcW w:w="2405" w:type="dxa"/>
          </w:tcPr>
          <w:p w14:paraId="0000016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“LED”</w:t>
            </w:r>
          </w:p>
        </w:tc>
        <w:tc>
          <w:tcPr>
            <w:tcW w:w="7330" w:type="dxa"/>
          </w:tcPr>
          <w:p w14:paraId="0000016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Law Enforcement Directive (Directive (EU) 2016/680);</w:t>
            </w:r>
          </w:p>
        </w:tc>
      </w:tr>
      <w:tr w:rsidR="00A152FB" w14:paraId="01C1BFBF" w14:textId="77777777" w:rsidTr="00D03E46">
        <w:tc>
          <w:tcPr>
            <w:tcW w:w="2405" w:type="dxa"/>
          </w:tcPr>
          <w:p w14:paraId="0000016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330" w:type="dxa"/>
          </w:tcPr>
          <w:p w14:paraId="0000016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A152FB" w14:paraId="00E5BA83" w14:textId="77777777" w:rsidTr="00D03E46">
        <w:tc>
          <w:tcPr>
            <w:tcW w:w="2405" w:type="dxa"/>
          </w:tcPr>
          <w:p w14:paraId="0000016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330" w:type="dxa"/>
          </w:tcPr>
          <w:p w14:paraId="0000016F" w14:textId="77777777" w:rsidR="00A152FB" w:rsidRDefault="005B4914">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A152FB" w14:paraId="0830E8F2" w14:textId="77777777" w:rsidTr="00D03E46">
        <w:tc>
          <w:tcPr>
            <w:tcW w:w="2405" w:type="dxa"/>
          </w:tcPr>
          <w:p w14:paraId="0000017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30" w:type="dxa"/>
          </w:tcPr>
          <w:p w14:paraId="0000017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A152FB" w14:paraId="57653C9C" w14:textId="77777777" w:rsidTr="00D03E46">
        <w:tc>
          <w:tcPr>
            <w:tcW w:w="2405" w:type="dxa"/>
          </w:tcPr>
          <w:p w14:paraId="0000017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30" w:type="dxa"/>
          </w:tcPr>
          <w:p w14:paraId="0000017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A152FB" w14:paraId="61D31C4B" w14:textId="77777777" w:rsidTr="00D03E46">
        <w:tc>
          <w:tcPr>
            <w:tcW w:w="2405" w:type="dxa"/>
          </w:tcPr>
          <w:p w14:paraId="0000017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330" w:type="dxa"/>
          </w:tcPr>
          <w:p w14:paraId="00000175" w14:textId="77777777" w:rsidR="00A152FB" w:rsidRDefault="005B4914">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A152FB" w14:paraId="7AF163AD" w14:textId="77777777" w:rsidTr="00D03E46">
        <w:tc>
          <w:tcPr>
            <w:tcW w:w="2405" w:type="dxa"/>
          </w:tcPr>
          <w:p w14:paraId="0000017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330" w:type="dxa"/>
          </w:tcPr>
          <w:p w14:paraId="00000177" w14:textId="77777777" w:rsidR="00A152FB" w:rsidRDefault="005B4914">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00000178" w14:textId="77777777" w:rsidR="00A152FB" w:rsidRDefault="005B4914">
            <w:pPr>
              <w:numPr>
                <w:ilvl w:val="0"/>
                <w:numId w:val="19"/>
              </w:numPr>
              <w:pBdr>
                <w:top w:val="nil"/>
                <w:left w:val="nil"/>
                <w:bottom w:val="nil"/>
                <w:right w:val="nil"/>
                <w:between w:val="nil"/>
              </w:pBdr>
              <w:tabs>
                <w:tab w:val="left" w:pos="-576"/>
                <w:tab w:val="left" w:pos="175"/>
              </w:tabs>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contains any material errors or material omissions or a missing mandatory field; or  </w:t>
            </w:r>
          </w:p>
          <w:p w14:paraId="00000179" w14:textId="77777777" w:rsidR="00A152FB" w:rsidRDefault="005B4914">
            <w:pPr>
              <w:numPr>
                <w:ilvl w:val="0"/>
                <w:numId w:val="19"/>
              </w:numPr>
              <w:pBdr>
                <w:top w:val="nil"/>
                <w:left w:val="nil"/>
                <w:bottom w:val="nil"/>
                <w:right w:val="nil"/>
                <w:between w:val="nil"/>
              </w:pBdr>
              <w:tabs>
                <w:tab w:val="left" w:pos="-576"/>
                <w:tab w:val="left" w:pos="175"/>
              </w:tabs>
              <w:jc w:val="both"/>
              <w:rPr>
                <w:rFonts w:ascii="Arial" w:eastAsia="Arial" w:hAnsi="Arial" w:cs="Arial"/>
                <w:color w:val="000000"/>
                <w:sz w:val="24"/>
                <w:szCs w:val="24"/>
              </w:rPr>
            </w:pPr>
            <w:r>
              <w:rPr>
                <w:rFonts w:ascii="Arial" w:eastAsia="Arial" w:hAnsi="Arial" w:cs="Arial"/>
                <w:color w:val="000000"/>
                <w:sz w:val="24"/>
                <w:szCs w:val="24"/>
              </w:rPr>
              <w:t>is submitted using an incorrect MI reporting Template; or</w:t>
            </w:r>
          </w:p>
          <w:p w14:paraId="0000017A" w14:textId="77777777" w:rsidR="00A152FB" w:rsidRDefault="005B4914">
            <w:pPr>
              <w:numPr>
                <w:ilvl w:val="0"/>
                <w:numId w:val="19"/>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A152FB" w14:paraId="1989DC69" w14:textId="77777777" w:rsidTr="00D03E46">
        <w:tc>
          <w:tcPr>
            <w:tcW w:w="2405" w:type="dxa"/>
          </w:tcPr>
          <w:p w14:paraId="0000017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330" w:type="dxa"/>
          </w:tcPr>
          <w:p w14:paraId="0000017C" w14:textId="77777777" w:rsidR="00A152FB" w:rsidRDefault="005B4914">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A152FB" w14:paraId="58D965A9" w14:textId="77777777" w:rsidTr="00D03E46">
        <w:tc>
          <w:tcPr>
            <w:tcW w:w="2405" w:type="dxa"/>
          </w:tcPr>
          <w:p w14:paraId="0000017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30" w:type="dxa"/>
          </w:tcPr>
          <w:p w14:paraId="0000017E" w14:textId="77777777" w:rsidR="00A152FB" w:rsidRDefault="005B4914">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A152FB" w14:paraId="271DE31B" w14:textId="77777777" w:rsidTr="00D03E46">
        <w:tc>
          <w:tcPr>
            <w:tcW w:w="2405" w:type="dxa"/>
          </w:tcPr>
          <w:p w14:paraId="0000017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330" w:type="dxa"/>
          </w:tcPr>
          <w:p w14:paraId="0000018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A152FB" w14:paraId="409E4D10" w14:textId="77777777" w:rsidTr="00D03E46">
        <w:tc>
          <w:tcPr>
            <w:tcW w:w="2405" w:type="dxa"/>
          </w:tcPr>
          <w:p w14:paraId="0000018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330" w:type="dxa"/>
          </w:tcPr>
          <w:p w14:paraId="0000018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A152FB" w14:paraId="13FF38E1" w14:textId="77777777" w:rsidTr="00D03E46">
        <w:tc>
          <w:tcPr>
            <w:tcW w:w="2405" w:type="dxa"/>
          </w:tcPr>
          <w:p w14:paraId="0000018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330" w:type="dxa"/>
          </w:tcPr>
          <w:p w14:paraId="0000018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A152FB" w14:paraId="4135CFF4" w14:textId="77777777" w:rsidTr="00D03E46">
        <w:tc>
          <w:tcPr>
            <w:tcW w:w="2405" w:type="dxa"/>
          </w:tcPr>
          <w:p w14:paraId="0000018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30" w:type="dxa"/>
          </w:tcPr>
          <w:p w14:paraId="0000018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A152FB" w14:paraId="487790AB" w14:textId="77777777" w:rsidTr="00D03E46">
        <w:tc>
          <w:tcPr>
            <w:tcW w:w="2405" w:type="dxa"/>
          </w:tcPr>
          <w:p w14:paraId="0000018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330" w:type="dxa"/>
          </w:tcPr>
          <w:p w14:paraId="00000188"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00000189"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0000018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A152FB" w14:paraId="2DF5BF79" w14:textId="77777777" w:rsidTr="00D03E46">
        <w:tc>
          <w:tcPr>
            <w:tcW w:w="2405" w:type="dxa"/>
          </w:tcPr>
          <w:p w14:paraId="0000018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30" w:type="dxa"/>
          </w:tcPr>
          <w:p w14:paraId="0000018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0000018D" w14:textId="77777777" w:rsidR="00A152FB" w:rsidRDefault="005B4914">
            <w:pPr>
              <w:numPr>
                <w:ilvl w:val="0"/>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0000018E" w14:textId="77777777" w:rsidR="00A152FB" w:rsidRDefault="005B4914">
            <w:pPr>
              <w:pBdr>
                <w:top w:val="nil"/>
                <w:left w:val="nil"/>
                <w:bottom w:val="nil"/>
                <w:right w:val="nil"/>
                <w:between w:val="nil"/>
              </w:pBdr>
              <w:tabs>
                <w:tab w:val="left" w:pos="-576"/>
                <w:tab w:val="left" w:pos="144"/>
              </w:tabs>
              <w:spacing w:after="120"/>
              <w:ind w:left="708"/>
              <w:jc w:val="both"/>
              <w:rPr>
                <w:rFonts w:ascii="Arial" w:eastAsia="Arial" w:hAnsi="Arial" w:cs="Arial"/>
                <w:color w:val="000000"/>
                <w:sz w:val="24"/>
                <w:szCs w:val="24"/>
              </w:rPr>
            </w:pP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0000018F" w14:textId="77777777" w:rsidR="00A152FB" w:rsidRDefault="005B4914">
            <w:pPr>
              <w:pBdr>
                <w:top w:val="nil"/>
                <w:left w:val="nil"/>
                <w:bottom w:val="nil"/>
                <w:right w:val="nil"/>
                <w:between w:val="nil"/>
              </w:pBdr>
              <w:tabs>
                <w:tab w:val="left" w:pos="-576"/>
                <w:tab w:val="left" w:pos="144"/>
              </w:tabs>
              <w:spacing w:after="120"/>
              <w:ind w:left="708"/>
              <w:jc w:val="both"/>
              <w:rPr>
                <w:rFonts w:ascii="Arial" w:eastAsia="Arial" w:hAnsi="Arial" w:cs="Arial"/>
                <w:color w:val="000000"/>
                <w:sz w:val="24"/>
                <w:szCs w:val="24"/>
              </w:rPr>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00000190" w14:textId="77777777" w:rsidR="00A152FB" w:rsidRDefault="005B4914">
            <w:pPr>
              <w:numPr>
                <w:ilvl w:val="0"/>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2012 which gives rise, on or after 1 April 2013, to a criminal conviction in any jurisdiction </w:t>
            </w:r>
            <w:r>
              <w:rPr>
                <w:rFonts w:ascii="Arial" w:eastAsia="Arial" w:hAnsi="Arial" w:cs="Arial"/>
                <w:color w:val="000000"/>
                <w:sz w:val="24"/>
                <w:szCs w:val="24"/>
              </w:rPr>
              <w:lastRenderedPageBreak/>
              <w:t>for tax related offences which is not spent at the Start Date or to a civil penalty for fraud or evasion;</w:t>
            </w:r>
          </w:p>
        </w:tc>
      </w:tr>
      <w:tr w:rsidR="00A152FB" w14:paraId="47BF4625" w14:textId="77777777" w:rsidTr="00D03E46">
        <w:trPr>
          <w:trHeight w:val="5726"/>
        </w:trPr>
        <w:tc>
          <w:tcPr>
            <w:tcW w:w="2405" w:type="dxa"/>
          </w:tcPr>
          <w:p w14:paraId="0000019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330" w:type="dxa"/>
          </w:tcPr>
          <w:p w14:paraId="0000019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00000193"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00000194"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00000195"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00000196"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00000197"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14:paraId="00000198"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00000199"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 xml:space="preserve">Overheads; </w:t>
            </w:r>
          </w:p>
          <w:p w14:paraId="0000019A"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0000019B"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the Supplier Profit achieved over the Framework Contract Period and on an annual basis;</w:t>
            </w:r>
          </w:p>
          <w:p w14:paraId="0000019C"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confirmation that all methods of Cost apportionment and Overhead allocation are consistent with and not more onerous than such methods applied generally by the Supplier;</w:t>
            </w:r>
          </w:p>
          <w:p w14:paraId="0000019D"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an explanation of the type and value of risk and contingencies associated with the provision of the Deliverables, including the amount of money attributed to each risk and/or contingency; and</w:t>
            </w:r>
          </w:p>
          <w:p w14:paraId="0000019E" w14:textId="77777777" w:rsidR="00A152FB" w:rsidRDefault="005B4914">
            <w:pPr>
              <w:numPr>
                <w:ilvl w:val="0"/>
                <w:numId w:val="7"/>
              </w:numPr>
              <w:pBdr>
                <w:top w:val="nil"/>
                <w:left w:val="nil"/>
                <w:bottom w:val="nil"/>
                <w:right w:val="nil"/>
                <w:between w:val="nil"/>
              </w:pBdr>
              <w:tabs>
                <w:tab w:val="left" w:pos="-576"/>
                <w:tab w:val="left" w:pos="144"/>
              </w:tabs>
              <w:spacing w:after="120"/>
              <w:jc w:val="both"/>
              <w:rPr>
                <w:rFonts w:ascii="Arial" w:eastAsia="Arial" w:hAnsi="Arial" w:cs="Arial"/>
                <w:sz w:val="24"/>
                <w:szCs w:val="24"/>
              </w:rPr>
            </w:pPr>
            <w:r>
              <w:rPr>
                <w:rFonts w:ascii="Arial" w:eastAsia="Arial" w:hAnsi="Arial" w:cs="Arial"/>
                <w:sz w:val="24"/>
                <w:szCs w:val="24"/>
              </w:rPr>
              <w:t>the actual Costs profile for each Service Period;</w:t>
            </w:r>
          </w:p>
        </w:tc>
      </w:tr>
      <w:tr w:rsidR="00A152FB" w14:paraId="0FF2D455" w14:textId="77777777" w:rsidTr="00D03E46">
        <w:tc>
          <w:tcPr>
            <w:tcW w:w="2405" w:type="dxa"/>
          </w:tcPr>
          <w:p w14:paraId="0000019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7330" w:type="dxa"/>
          </w:tcPr>
          <w:p w14:paraId="000001A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A152FB" w14:paraId="71C88104" w14:textId="77777777" w:rsidTr="00D03E46">
        <w:tc>
          <w:tcPr>
            <w:tcW w:w="2405" w:type="dxa"/>
          </w:tcPr>
          <w:p w14:paraId="000001A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330" w:type="dxa"/>
          </w:tcPr>
          <w:p w14:paraId="000001A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A152FB" w14:paraId="340A62E0" w14:textId="77777777" w:rsidTr="00D03E46">
        <w:tc>
          <w:tcPr>
            <w:tcW w:w="2405" w:type="dxa"/>
          </w:tcPr>
          <w:p w14:paraId="000001A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30" w:type="dxa"/>
          </w:tcPr>
          <w:p w14:paraId="000001A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A152FB" w14:paraId="0D7FFEEC" w14:textId="77777777" w:rsidTr="00D03E46">
        <w:tc>
          <w:tcPr>
            <w:tcW w:w="2405" w:type="dxa"/>
          </w:tcPr>
          <w:p w14:paraId="000001A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30" w:type="dxa"/>
          </w:tcPr>
          <w:p w14:paraId="000001A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A152FB" w14:paraId="02636B85" w14:textId="77777777" w:rsidTr="00D03E46">
        <w:tc>
          <w:tcPr>
            <w:tcW w:w="2405" w:type="dxa"/>
          </w:tcPr>
          <w:p w14:paraId="000001A7"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330" w:type="dxa"/>
          </w:tcPr>
          <w:p w14:paraId="000001A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A152FB" w14:paraId="3B20813E" w14:textId="77777777" w:rsidTr="00D03E46">
        <w:tc>
          <w:tcPr>
            <w:tcW w:w="2405" w:type="dxa"/>
          </w:tcPr>
          <w:p w14:paraId="000001A9"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330" w:type="dxa"/>
          </w:tcPr>
          <w:p w14:paraId="000001A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A152FB" w14:paraId="690AFCA4" w14:textId="77777777" w:rsidTr="00D03E46">
        <w:tc>
          <w:tcPr>
            <w:tcW w:w="2405" w:type="dxa"/>
          </w:tcPr>
          <w:p w14:paraId="000001A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330" w:type="dxa"/>
          </w:tcPr>
          <w:p w14:paraId="000001A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A152FB" w14:paraId="658B1D9B" w14:textId="77777777" w:rsidTr="00D03E46">
        <w:tc>
          <w:tcPr>
            <w:tcW w:w="2405" w:type="dxa"/>
          </w:tcPr>
          <w:p w14:paraId="000001A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30" w:type="dxa"/>
          </w:tcPr>
          <w:p w14:paraId="000001A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A152FB" w14:paraId="24FBB115" w14:textId="77777777" w:rsidTr="00D03E46">
        <w:tc>
          <w:tcPr>
            <w:tcW w:w="2405" w:type="dxa"/>
          </w:tcPr>
          <w:p w14:paraId="000001A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330" w:type="dxa"/>
          </w:tcPr>
          <w:p w14:paraId="000001B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66C52A13" w14:textId="77777777" w:rsidTr="00D03E46">
        <w:tc>
          <w:tcPr>
            <w:tcW w:w="2405" w:type="dxa"/>
          </w:tcPr>
          <w:p w14:paraId="000001B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30" w:type="dxa"/>
          </w:tcPr>
          <w:p w14:paraId="000001B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34EC04A1" w14:textId="77777777" w:rsidTr="00D03E46">
        <w:tc>
          <w:tcPr>
            <w:tcW w:w="2405" w:type="dxa"/>
          </w:tcPr>
          <w:p w14:paraId="000001B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330" w:type="dxa"/>
          </w:tcPr>
          <w:p w14:paraId="000001B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A152FB" w14:paraId="5D7A5347" w14:textId="77777777" w:rsidTr="00D03E46">
        <w:tc>
          <w:tcPr>
            <w:tcW w:w="2405" w:type="dxa"/>
          </w:tcPr>
          <w:p w14:paraId="000001B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30" w:type="dxa"/>
          </w:tcPr>
          <w:p w14:paraId="000001B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A152FB" w14:paraId="38D9ACE0" w14:textId="77777777" w:rsidTr="00D03E46">
        <w:tc>
          <w:tcPr>
            <w:tcW w:w="2405" w:type="dxa"/>
          </w:tcPr>
          <w:p w14:paraId="000001B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330" w:type="dxa"/>
          </w:tcPr>
          <w:p w14:paraId="000001B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11C9DE4D" w14:textId="77777777" w:rsidTr="00D03E46">
        <w:tc>
          <w:tcPr>
            <w:tcW w:w="2405" w:type="dxa"/>
          </w:tcPr>
          <w:p w14:paraId="000001B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330" w:type="dxa"/>
          </w:tcPr>
          <w:p w14:paraId="000001B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0861EA0C" w14:textId="77777777" w:rsidTr="00D03E46">
        <w:tc>
          <w:tcPr>
            <w:tcW w:w="2405" w:type="dxa"/>
          </w:tcPr>
          <w:p w14:paraId="000001B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7330" w:type="dxa"/>
          </w:tcPr>
          <w:p w14:paraId="000001B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A152FB" w14:paraId="2F5C7912" w14:textId="77777777" w:rsidTr="00D03E46">
        <w:tc>
          <w:tcPr>
            <w:tcW w:w="2405" w:type="dxa"/>
          </w:tcPr>
          <w:p w14:paraId="000001B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30" w:type="dxa"/>
          </w:tcPr>
          <w:p w14:paraId="000001B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A152FB" w14:paraId="099D6F8C" w14:textId="77777777" w:rsidTr="00D03E46">
        <w:tc>
          <w:tcPr>
            <w:tcW w:w="2405" w:type="dxa"/>
          </w:tcPr>
          <w:p w14:paraId="000001B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30" w:type="dxa"/>
          </w:tcPr>
          <w:p w14:paraId="000001C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A152FB" w14:paraId="77CD16B0" w14:textId="77777777" w:rsidTr="00D03E46">
        <w:tc>
          <w:tcPr>
            <w:tcW w:w="2405" w:type="dxa"/>
          </w:tcPr>
          <w:p w14:paraId="000001C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30" w:type="dxa"/>
          </w:tcPr>
          <w:p w14:paraId="000001C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A152FB" w14:paraId="11EC4D0F" w14:textId="77777777" w:rsidTr="00D03E46">
        <w:tc>
          <w:tcPr>
            <w:tcW w:w="2405" w:type="dxa"/>
          </w:tcPr>
          <w:p w14:paraId="000001C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30" w:type="dxa"/>
          </w:tcPr>
          <w:p w14:paraId="000001C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A152FB" w14:paraId="3154FA50" w14:textId="77777777" w:rsidTr="00D03E46">
        <w:tc>
          <w:tcPr>
            <w:tcW w:w="2405" w:type="dxa"/>
          </w:tcPr>
          <w:p w14:paraId="000001C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30" w:type="dxa"/>
          </w:tcPr>
          <w:p w14:paraId="000001C6" w14:textId="77777777" w:rsidR="00A152FB" w:rsidRDefault="005B4914">
            <w:pPr>
              <w:numPr>
                <w:ilvl w:val="0"/>
                <w:numId w:val="14"/>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000001C7" w14:textId="77777777" w:rsidR="00A152FB" w:rsidRDefault="005B4914">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induce that person to perform improperly a relevant function or activity; or</w:t>
            </w:r>
          </w:p>
          <w:p w14:paraId="000001C8" w14:textId="77777777" w:rsidR="00A152FB" w:rsidRDefault="005B4914">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w:t>
            </w:r>
            <w:r>
              <w:rPr>
                <w:rFonts w:ascii="Arial" w:eastAsia="Arial" w:hAnsi="Arial" w:cs="Arial"/>
                <w:sz w:val="24"/>
                <w:szCs w:val="24"/>
              </w:rPr>
              <w:t xml:space="preserve">relevant function or activity; </w:t>
            </w:r>
          </w:p>
          <w:p w14:paraId="000001C9"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sz w:val="24"/>
                <w:szCs w:val="24"/>
              </w:rPr>
            </w:pPr>
            <w:r>
              <w:rPr>
                <w:rFonts w:ascii="Arial" w:eastAsia="Arial" w:hAnsi="Arial" w:cs="Arial"/>
                <w:sz w:val="24"/>
                <w:szCs w:val="24"/>
              </w:rPr>
              <w:t>b) to directly or indirectly request, agree to receive or accept any financial or other advantage as an inducement or a reward for improper performance of a relevant function or activity in connection with each Contract; or</w:t>
            </w:r>
          </w:p>
          <w:p w14:paraId="000001CA"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c) committing any offence:</w:t>
            </w:r>
            <w:r>
              <w:rPr>
                <w:rFonts w:ascii="Arial" w:eastAsia="Arial" w:hAnsi="Arial" w:cs="Arial"/>
                <w:sz w:val="24"/>
                <w:szCs w:val="24"/>
              </w:rPr>
              <w:tab/>
            </w:r>
          </w:p>
          <w:p w14:paraId="000001CB" w14:textId="77777777" w:rsidR="00A152FB" w:rsidRDefault="005B4914">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000001CC" w14:textId="77777777" w:rsidR="00A152FB" w:rsidRDefault="005B4914">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000001CD" w14:textId="77777777" w:rsidR="00A152FB" w:rsidRDefault="005B4914">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000001CE"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 xml:space="preserve">d) </w:t>
            </w: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A152FB" w14:paraId="24139BF1" w14:textId="77777777" w:rsidTr="00D03E46">
        <w:tc>
          <w:tcPr>
            <w:tcW w:w="2405" w:type="dxa"/>
          </w:tcPr>
          <w:p w14:paraId="000001C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330" w:type="dxa"/>
          </w:tcPr>
          <w:p w14:paraId="000001D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 xml:space="preserve">appropriate technical and organisational measures which may include: </w:t>
            </w:r>
            <w:proofErr w:type="spellStart"/>
            <w:r>
              <w:rPr>
                <w:rFonts w:ascii="Arial" w:eastAsia="Arial" w:hAnsi="Arial" w:cs="Arial"/>
                <w:color w:val="000000"/>
                <w:sz w:val="24"/>
                <w:szCs w:val="24"/>
              </w:rPr>
              <w:t>pseudonymising</w:t>
            </w:r>
            <w:proofErr w:type="spellEnd"/>
            <w:r>
              <w:rPr>
                <w:rFonts w:ascii="Arial" w:eastAsia="Arial" w:hAnsi="Arial" w:cs="Arial"/>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roofErr w:type="gramEnd"/>
          </w:p>
        </w:tc>
      </w:tr>
      <w:tr w:rsidR="00A152FB" w14:paraId="1F522DF7" w14:textId="77777777" w:rsidTr="00D03E46">
        <w:tc>
          <w:tcPr>
            <w:tcW w:w="2405" w:type="dxa"/>
          </w:tcPr>
          <w:p w14:paraId="000001D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330" w:type="dxa"/>
          </w:tcPr>
          <w:p w14:paraId="000001D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A152FB" w14:paraId="2EBA2629" w14:textId="77777777" w:rsidTr="00D03E46">
        <w:tc>
          <w:tcPr>
            <w:tcW w:w="2405" w:type="dxa"/>
          </w:tcPr>
          <w:p w14:paraId="000001D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30" w:type="dxa"/>
          </w:tcPr>
          <w:p w14:paraId="000001D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A152FB" w14:paraId="3656CD09" w14:textId="77777777" w:rsidTr="00D03E46">
        <w:tc>
          <w:tcPr>
            <w:tcW w:w="2405" w:type="dxa"/>
          </w:tcPr>
          <w:p w14:paraId="000001D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30" w:type="dxa"/>
          </w:tcPr>
          <w:p w14:paraId="000001D6" w14:textId="77777777" w:rsidR="00A152FB" w:rsidRDefault="005B4914">
            <w:pPr>
              <w:numPr>
                <w:ilvl w:val="0"/>
                <w:numId w:val="1"/>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000001D7" w14:textId="77777777" w:rsidR="00A152FB" w:rsidRDefault="005B4914">
            <w:pPr>
              <w:numPr>
                <w:ilvl w:val="0"/>
                <w:numId w:val="1"/>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000001D8" w14:textId="77777777" w:rsidR="00A152FB" w:rsidRDefault="005B4914">
            <w:pPr>
              <w:numPr>
                <w:ilvl w:val="0"/>
                <w:numId w:val="1"/>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000001D9" w14:textId="77777777" w:rsidR="00A152FB" w:rsidRDefault="005B4914">
            <w:pPr>
              <w:numPr>
                <w:ilvl w:val="0"/>
                <w:numId w:val="1"/>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A152FB" w14:paraId="3B049974" w14:textId="77777777" w:rsidTr="00D03E46">
        <w:tc>
          <w:tcPr>
            <w:tcW w:w="2405" w:type="dxa"/>
          </w:tcPr>
          <w:p w14:paraId="000001D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330" w:type="dxa"/>
          </w:tcPr>
          <w:p w14:paraId="000001D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A152FB" w14:paraId="3A7FC00C" w14:textId="77777777" w:rsidTr="00D03E46">
        <w:tc>
          <w:tcPr>
            <w:tcW w:w="2405" w:type="dxa"/>
          </w:tcPr>
          <w:p w14:paraId="000001D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330" w:type="dxa"/>
          </w:tcPr>
          <w:p w14:paraId="000001D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A152FB" w14:paraId="51F75C15" w14:textId="77777777" w:rsidTr="00D03E46">
        <w:tc>
          <w:tcPr>
            <w:tcW w:w="2405" w:type="dxa"/>
          </w:tcPr>
          <w:p w14:paraId="000001D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30" w:type="dxa"/>
          </w:tcPr>
          <w:p w14:paraId="000001D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000001E0" w14:textId="77777777" w:rsidR="00A152FB" w:rsidRDefault="005B4914">
            <w:pPr>
              <w:numPr>
                <w:ilvl w:val="0"/>
                <w:numId w:val="10"/>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00001E1" w14:textId="77777777" w:rsidR="00A152FB" w:rsidRDefault="005B4914">
            <w:pPr>
              <w:numPr>
                <w:ilvl w:val="0"/>
                <w:numId w:val="1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A152FB" w14:paraId="199475A9" w14:textId="77777777" w:rsidTr="00D03E46">
        <w:tc>
          <w:tcPr>
            <w:tcW w:w="2405" w:type="dxa"/>
          </w:tcPr>
          <w:p w14:paraId="000001E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30" w:type="dxa"/>
          </w:tcPr>
          <w:p w14:paraId="000001E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A152FB" w14:paraId="6F729AAD" w14:textId="77777777" w:rsidTr="00D03E46">
        <w:tc>
          <w:tcPr>
            <w:tcW w:w="2405" w:type="dxa"/>
          </w:tcPr>
          <w:p w14:paraId="000001E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30" w:type="dxa"/>
          </w:tcPr>
          <w:p w14:paraId="000001E5" w14:textId="77777777" w:rsidR="00A152FB" w:rsidRDefault="005B4914">
            <w:pPr>
              <w:numPr>
                <w:ilvl w:val="0"/>
                <w:numId w:val="15"/>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000001E6" w14:textId="77777777" w:rsidR="00A152FB" w:rsidRDefault="005B4914">
            <w:pPr>
              <w:numPr>
                <w:ilvl w:val="0"/>
                <w:numId w:val="1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000001E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A152FB" w14:paraId="1AA4C73A" w14:textId="77777777" w:rsidTr="00D03E46">
        <w:tc>
          <w:tcPr>
            <w:tcW w:w="2405" w:type="dxa"/>
          </w:tcPr>
          <w:p w14:paraId="000001E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30" w:type="dxa"/>
          </w:tcPr>
          <w:p w14:paraId="000001E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A152FB" w14:paraId="3E7BB098" w14:textId="77777777" w:rsidTr="00D03E46">
        <w:tc>
          <w:tcPr>
            <w:tcW w:w="2405" w:type="dxa"/>
          </w:tcPr>
          <w:p w14:paraId="000001EA"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30" w:type="dxa"/>
          </w:tcPr>
          <w:p w14:paraId="000001E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A152FB" w14:paraId="2A329DB9" w14:textId="77777777" w:rsidTr="00D03E46">
        <w:tc>
          <w:tcPr>
            <w:tcW w:w="2405" w:type="dxa"/>
          </w:tcPr>
          <w:p w14:paraId="000001E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30" w:type="dxa"/>
          </w:tcPr>
          <w:p w14:paraId="000001ED" w14:textId="77777777" w:rsidR="00A152FB" w:rsidRDefault="005B4914">
            <w:pPr>
              <w:pBdr>
                <w:top w:val="nil"/>
                <w:left w:val="nil"/>
                <w:bottom w:val="nil"/>
                <w:right w:val="nil"/>
                <w:between w:val="nil"/>
              </w:pBdr>
              <w:tabs>
                <w:tab w:val="left" w:pos="1985"/>
                <w:tab w:val="left" w:pos="2127"/>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A152FB" w14:paraId="72D98843" w14:textId="77777777" w:rsidTr="00D03E46">
        <w:tc>
          <w:tcPr>
            <w:tcW w:w="2405" w:type="dxa"/>
          </w:tcPr>
          <w:p w14:paraId="000001E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330" w:type="dxa"/>
          </w:tcPr>
          <w:p w14:paraId="000001EF" w14:textId="77777777" w:rsidR="00A152FB" w:rsidRDefault="005B4914">
            <w:pPr>
              <w:pBdr>
                <w:top w:val="nil"/>
                <w:left w:val="nil"/>
                <w:bottom w:val="nil"/>
                <w:right w:val="nil"/>
                <w:between w:val="nil"/>
              </w:pBdr>
              <w:tabs>
                <w:tab w:val="left" w:pos="1985"/>
                <w:tab w:val="left" w:pos="2127"/>
              </w:tabs>
              <w:spacing w:after="12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A152FB" w14:paraId="1E4D6C2D" w14:textId="77777777" w:rsidTr="00D03E46">
        <w:tc>
          <w:tcPr>
            <w:tcW w:w="2405" w:type="dxa"/>
          </w:tcPr>
          <w:p w14:paraId="000001F0"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Subcontractor"</w:t>
            </w:r>
          </w:p>
        </w:tc>
        <w:tc>
          <w:tcPr>
            <w:tcW w:w="7330" w:type="dxa"/>
          </w:tcPr>
          <w:p w14:paraId="000001F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A152FB" w14:paraId="1B3BBB50" w14:textId="77777777" w:rsidTr="00D03E46">
        <w:tc>
          <w:tcPr>
            <w:tcW w:w="2405" w:type="dxa"/>
          </w:tcPr>
          <w:p w14:paraId="000001F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30" w:type="dxa"/>
          </w:tcPr>
          <w:p w14:paraId="000001F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A152FB" w14:paraId="5D8DB20B" w14:textId="77777777" w:rsidTr="00D03E46">
        <w:tc>
          <w:tcPr>
            <w:tcW w:w="2405" w:type="dxa"/>
          </w:tcPr>
          <w:p w14:paraId="000001F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30" w:type="dxa"/>
          </w:tcPr>
          <w:p w14:paraId="000001F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A152FB" w14:paraId="1FF442DD" w14:textId="77777777" w:rsidTr="00D03E46">
        <w:tc>
          <w:tcPr>
            <w:tcW w:w="2405" w:type="dxa"/>
          </w:tcPr>
          <w:p w14:paraId="000001F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30" w:type="dxa"/>
          </w:tcPr>
          <w:p w14:paraId="000001F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A152FB" w14:paraId="78B5DD37" w14:textId="77777777" w:rsidTr="00D03E46">
        <w:tc>
          <w:tcPr>
            <w:tcW w:w="2405" w:type="dxa"/>
          </w:tcPr>
          <w:p w14:paraId="000001F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30" w:type="dxa"/>
          </w:tcPr>
          <w:p w14:paraId="000001F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A152FB" w14:paraId="73F48B60" w14:textId="77777777" w:rsidTr="00D03E46">
        <w:tc>
          <w:tcPr>
            <w:tcW w:w="2405" w:type="dxa"/>
          </w:tcPr>
          <w:p w14:paraId="000001F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30" w:type="dxa"/>
          </w:tcPr>
          <w:p w14:paraId="000001F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A152FB" w14:paraId="0793E095" w14:textId="77777777" w:rsidTr="00D03E46">
        <w:tc>
          <w:tcPr>
            <w:tcW w:w="2405" w:type="dxa"/>
          </w:tcPr>
          <w:p w14:paraId="000001F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30" w:type="dxa"/>
          </w:tcPr>
          <w:p w14:paraId="000001F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A152FB" w14:paraId="4F1B6D99" w14:textId="77777777" w:rsidTr="00D03E46">
        <w:tc>
          <w:tcPr>
            <w:tcW w:w="2405" w:type="dxa"/>
          </w:tcPr>
          <w:p w14:paraId="000001F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330" w:type="dxa"/>
          </w:tcPr>
          <w:p w14:paraId="000001F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A152FB" w14:paraId="6A486CA2" w14:textId="77777777" w:rsidTr="00D03E46">
        <w:tc>
          <w:tcPr>
            <w:tcW w:w="2405" w:type="dxa"/>
          </w:tcPr>
          <w:p w14:paraId="0000020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30" w:type="dxa"/>
          </w:tcPr>
          <w:p w14:paraId="0000020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152FB" w14:paraId="777C6BD3" w14:textId="77777777" w:rsidTr="00D03E46">
        <w:tc>
          <w:tcPr>
            <w:tcW w:w="2405" w:type="dxa"/>
          </w:tcPr>
          <w:p w14:paraId="0000020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330" w:type="dxa"/>
          </w:tcPr>
          <w:p w14:paraId="0000020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A152FB" w14:paraId="7B4169D8" w14:textId="77777777" w:rsidTr="00D03E46">
        <w:tc>
          <w:tcPr>
            <w:tcW w:w="2405" w:type="dxa"/>
          </w:tcPr>
          <w:p w14:paraId="0000020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330" w:type="dxa"/>
          </w:tcPr>
          <w:p w14:paraId="0000020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A152FB" w14:paraId="37E8D502" w14:textId="77777777" w:rsidTr="00D03E46">
        <w:tc>
          <w:tcPr>
            <w:tcW w:w="2405" w:type="dxa"/>
          </w:tcPr>
          <w:p w14:paraId="00000206" w14:textId="77777777" w:rsidR="00A152FB" w:rsidRDefault="00D03E46">
            <w:pPr>
              <w:keepNext/>
              <w:pBdr>
                <w:top w:val="nil"/>
                <w:left w:val="nil"/>
                <w:bottom w:val="nil"/>
                <w:right w:val="nil"/>
                <w:between w:val="nil"/>
              </w:pBdr>
              <w:spacing w:after="120"/>
              <w:ind w:left="-108"/>
              <w:rPr>
                <w:rFonts w:ascii="Arial" w:eastAsia="Arial" w:hAnsi="Arial" w:cs="Arial"/>
                <w:b/>
                <w:color w:val="000000"/>
                <w:sz w:val="24"/>
                <w:szCs w:val="24"/>
              </w:rPr>
            </w:pPr>
            <w:sdt>
              <w:sdtPr>
                <w:tag w:val="goog_rdk_0"/>
                <w:id w:val="789332030"/>
              </w:sdtPr>
              <w:sdtContent/>
            </w:sdt>
            <w:r w:rsidR="005B4914">
              <w:rPr>
                <w:rFonts w:ascii="Arial" w:eastAsia="Arial" w:hAnsi="Arial" w:cs="Arial"/>
                <w:b/>
                <w:color w:val="000000"/>
                <w:sz w:val="24"/>
                <w:szCs w:val="24"/>
              </w:rPr>
              <w:t>"Services"</w:t>
            </w:r>
          </w:p>
        </w:tc>
        <w:tc>
          <w:tcPr>
            <w:tcW w:w="7330" w:type="dxa"/>
          </w:tcPr>
          <w:p w14:paraId="0000020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A152FB" w14:paraId="7A4090A1" w14:textId="77777777" w:rsidTr="00D03E46">
        <w:tc>
          <w:tcPr>
            <w:tcW w:w="2405" w:type="dxa"/>
          </w:tcPr>
          <w:p w14:paraId="00000208"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30" w:type="dxa"/>
          </w:tcPr>
          <w:p w14:paraId="0000020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A152FB" w14:paraId="19F967B4" w14:textId="77777777" w:rsidTr="00D03E46">
        <w:tc>
          <w:tcPr>
            <w:tcW w:w="2405" w:type="dxa"/>
          </w:tcPr>
          <w:p w14:paraId="0000020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30" w:type="dxa"/>
          </w:tcPr>
          <w:p w14:paraId="0000020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A152FB" w14:paraId="100C1792" w14:textId="77777777" w:rsidTr="00D03E46">
        <w:tc>
          <w:tcPr>
            <w:tcW w:w="2405" w:type="dxa"/>
          </w:tcPr>
          <w:p w14:paraId="0000020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330" w:type="dxa"/>
          </w:tcPr>
          <w:p w14:paraId="0000020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0000020E" w14:textId="77777777" w:rsidR="00A152FB" w:rsidRDefault="005B4914">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0000020F" w14:textId="77777777" w:rsidR="00A152FB" w:rsidRDefault="005B4914">
            <w:pPr>
              <w:numPr>
                <w:ilvl w:val="0"/>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the Supplier manages, organises or otherwise directs the provision or the use of the Deliverables;</w:t>
            </w:r>
          </w:p>
        </w:tc>
      </w:tr>
      <w:tr w:rsidR="00A152FB" w14:paraId="3AF0F1D7" w14:textId="77777777" w:rsidTr="00D03E46">
        <w:trPr>
          <w:trHeight w:val="945"/>
        </w:trPr>
        <w:tc>
          <w:tcPr>
            <w:tcW w:w="2405" w:type="dxa"/>
          </w:tcPr>
          <w:p w14:paraId="0000021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"SME"</w:t>
            </w:r>
          </w:p>
        </w:tc>
        <w:tc>
          <w:tcPr>
            <w:tcW w:w="7330" w:type="dxa"/>
          </w:tcPr>
          <w:p w14:paraId="0000021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A152FB" w14:paraId="487A889E" w14:textId="77777777" w:rsidTr="00D03E46">
        <w:trPr>
          <w:trHeight w:val="945"/>
        </w:trPr>
        <w:tc>
          <w:tcPr>
            <w:tcW w:w="2405" w:type="dxa"/>
          </w:tcPr>
          <w:p w14:paraId="0000021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330" w:type="dxa"/>
          </w:tcPr>
          <w:p w14:paraId="0000021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A152FB" w14:paraId="1FD7E221" w14:textId="77777777" w:rsidTr="00D03E46">
        <w:trPr>
          <w:trHeight w:val="945"/>
        </w:trPr>
        <w:tc>
          <w:tcPr>
            <w:tcW w:w="2405" w:type="dxa"/>
          </w:tcPr>
          <w:p w14:paraId="0000021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30" w:type="dxa"/>
          </w:tcPr>
          <w:p w14:paraId="0000021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A152FB" w14:paraId="380ABF77" w14:textId="77777777" w:rsidTr="00D03E46">
        <w:trPr>
          <w:trHeight w:val="945"/>
        </w:trPr>
        <w:tc>
          <w:tcPr>
            <w:tcW w:w="2405" w:type="dxa"/>
          </w:tcPr>
          <w:p w14:paraId="0000021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330" w:type="dxa"/>
          </w:tcPr>
          <w:p w14:paraId="0000021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A152FB" w14:paraId="0F6009E8" w14:textId="77777777" w:rsidTr="00D03E46">
        <w:tc>
          <w:tcPr>
            <w:tcW w:w="2405" w:type="dxa"/>
          </w:tcPr>
          <w:p w14:paraId="0000021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330" w:type="dxa"/>
          </w:tcPr>
          <w:p w14:paraId="0000021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w:t>
            </w:r>
          </w:p>
          <w:p w14:paraId="0000021A" w14:textId="77777777" w:rsidR="00A152FB" w:rsidRDefault="005B4914">
            <w:pPr>
              <w:numPr>
                <w:ilvl w:val="0"/>
                <w:numId w:val="1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000021B" w14:textId="77777777" w:rsidR="00A152FB" w:rsidRDefault="005B4914">
            <w:pPr>
              <w:numPr>
                <w:ilvl w:val="0"/>
                <w:numId w:val="1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0000021C" w14:textId="77777777" w:rsidR="00A152FB" w:rsidRDefault="005B4914">
            <w:pPr>
              <w:numPr>
                <w:ilvl w:val="0"/>
                <w:numId w:val="1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0000021D" w14:textId="77777777" w:rsidR="00A152FB" w:rsidRDefault="005B4914">
            <w:pPr>
              <w:numPr>
                <w:ilvl w:val="0"/>
                <w:numId w:val="1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A152FB" w14:paraId="7268BC4E" w14:textId="77777777" w:rsidTr="00D03E46">
        <w:tc>
          <w:tcPr>
            <w:tcW w:w="2405" w:type="dxa"/>
          </w:tcPr>
          <w:p w14:paraId="0000021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330" w:type="dxa"/>
          </w:tcPr>
          <w:p w14:paraId="0000021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A152FB" w14:paraId="370CF0ED" w14:textId="77777777" w:rsidTr="00D03E46">
        <w:tc>
          <w:tcPr>
            <w:tcW w:w="2405" w:type="dxa"/>
          </w:tcPr>
          <w:p w14:paraId="00000220"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30" w:type="dxa"/>
          </w:tcPr>
          <w:p w14:paraId="0000022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A152FB" w14:paraId="06837FDB" w14:textId="77777777" w:rsidTr="00D03E46">
        <w:tc>
          <w:tcPr>
            <w:tcW w:w="2405" w:type="dxa"/>
          </w:tcPr>
          <w:p w14:paraId="0000022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330" w:type="dxa"/>
          </w:tcPr>
          <w:p w14:paraId="0000022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A152FB" w14:paraId="7DCC9A2B" w14:textId="77777777" w:rsidTr="00D03E46">
        <w:tc>
          <w:tcPr>
            <w:tcW w:w="2405" w:type="dxa"/>
          </w:tcPr>
          <w:p w14:paraId="00000224"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"Sub-Contract"</w:t>
            </w:r>
          </w:p>
        </w:tc>
        <w:tc>
          <w:tcPr>
            <w:tcW w:w="7330" w:type="dxa"/>
          </w:tcPr>
          <w:p w14:paraId="0000022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00000226" w14:textId="77777777" w:rsidR="00A152FB" w:rsidRDefault="005B4914">
            <w:pPr>
              <w:numPr>
                <w:ilvl w:val="0"/>
                <w:numId w:val="2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00000227" w14:textId="77777777" w:rsidR="00A152FB" w:rsidRDefault="005B4914">
            <w:pPr>
              <w:numPr>
                <w:ilvl w:val="0"/>
                <w:numId w:val="2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00000228" w14:textId="77777777" w:rsidR="00A152FB" w:rsidRDefault="005B4914">
            <w:pPr>
              <w:numPr>
                <w:ilvl w:val="0"/>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A152FB" w14:paraId="2D436ADE" w14:textId="77777777" w:rsidTr="00D03E46">
        <w:tc>
          <w:tcPr>
            <w:tcW w:w="2405" w:type="dxa"/>
          </w:tcPr>
          <w:p w14:paraId="0000022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330" w:type="dxa"/>
          </w:tcPr>
          <w:p w14:paraId="0000022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A152FB" w14:paraId="0E679B3F" w14:textId="77777777" w:rsidTr="00D03E46">
        <w:tc>
          <w:tcPr>
            <w:tcW w:w="2405" w:type="dxa"/>
          </w:tcPr>
          <w:p w14:paraId="0000022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330" w:type="dxa"/>
          </w:tcPr>
          <w:p w14:paraId="0000022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A152FB" w14:paraId="37BB7623" w14:textId="77777777" w:rsidTr="00D03E46">
        <w:tc>
          <w:tcPr>
            <w:tcW w:w="2405" w:type="dxa"/>
          </w:tcPr>
          <w:p w14:paraId="0000022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330" w:type="dxa"/>
          </w:tcPr>
          <w:p w14:paraId="0000022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A152FB" w14:paraId="2DAFE3AC" w14:textId="77777777" w:rsidTr="00D03E46">
        <w:tc>
          <w:tcPr>
            <w:tcW w:w="2405" w:type="dxa"/>
          </w:tcPr>
          <w:p w14:paraId="0000022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30" w:type="dxa"/>
          </w:tcPr>
          <w:p w14:paraId="0000023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A152FB" w14:paraId="4FBE17D9" w14:textId="77777777" w:rsidTr="00D03E46">
        <w:tc>
          <w:tcPr>
            <w:tcW w:w="2405" w:type="dxa"/>
          </w:tcPr>
          <w:p w14:paraId="0000023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30" w:type="dxa"/>
          </w:tcPr>
          <w:p w14:paraId="0000023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A152FB" w14:paraId="4AA5BBEB" w14:textId="77777777" w:rsidTr="00D03E46">
        <w:tc>
          <w:tcPr>
            <w:tcW w:w="2405" w:type="dxa"/>
          </w:tcPr>
          <w:p w14:paraId="0000023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30" w:type="dxa"/>
          </w:tcPr>
          <w:p w14:paraId="00000234" w14:textId="77777777" w:rsidR="00A152FB" w:rsidRDefault="005B4914">
            <w:pPr>
              <w:numPr>
                <w:ilvl w:val="0"/>
                <w:numId w:val="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00000235" w14:textId="77777777" w:rsidR="00A152FB" w:rsidRDefault="005B4914">
            <w:pPr>
              <w:numPr>
                <w:ilvl w:val="0"/>
                <w:numId w:val="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00000236" w14:textId="77777777" w:rsidR="00A152FB" w:rsidRDefault="005B4914">
            <w:pPr>
              <w:numPr>
                <w:ilvl w:val="0"/>
                <w:numId w:val="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A152FB" w14:paraId="53270947" w14:textId="77777777" w:rsidTr="00D03E46">
        <w:tc>
          <w:tcPr>
            <w:tcW w:w="2405" w:type="dxa"/>
          </w:tcPr>
          <w:p w14:paraId="00000237" w14:textId="77777777" w:rsidR="00A152FB" w:rsidRDefault="005B4914">
            <w:pPr>
              <w:pBdr>
                <w:top w:val="nil"/>
                <w:left w:val="nil"/>
                <w:bottom w:val="nil"/>
                <w:right w:val="nil"/>
                <w:between w:val="nil"/>
              </w:pBdr>
              <w:tabs>
                <w:tab w:val="left" w:pos="1134"/>
              </w:tabs>
              <w:spacing w:before="120" w:after="120"/>
              <w:ind w:left="567" w:hanging="425"/>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330" w:type="dxa"/>
          </w:tcPr>
          <w:p w14:paraId="00000238" w14:textId="77777777" w:rsidR="00A152FB" w:rsidRDefault="005B4914">
            <w:pPr>
              <w:pBdr>
                <w:top w:val="nil"/>
                <w:left w:val="nil"/>
                <w:bottom w:val="nil"/>
                <w:right w:val="nil"/>
                <w:between w:val="nil"/>
              </w:pBdr>
              <w:tabs>
                <w:tab w:val="left" w:pos="113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A152FB" w14:paraId="1B9BB9A5" w14:textId="77777777" w:rsidTr="00D03E46">
        <w:tc>
          <w:tcPr>
            <w:tcW w:w="2405" w:type="dxa"/>
          </w:tcPr>
          <w:p w14:paraId="0000023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30" w:type="dxa"/>
          </w:tcPr>
          <w:p w14:paraId="0000023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A152FB" w14:paraId="402DA20B" w14:textId="77777777" w:rsidTr="00D03E46">
        <w:tc>
          <w:tcPr>
            <w:tcW w:w="2405" w:type="dxa"/>
          </w:tcPr>
          <w:p w14:paraId="0000023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30" w:type="dxa"/>
          </w:tcPr>
          <w:p w14:paraId="0000023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A152FB" w14:paraId="31AE5531" w14:textId="77777777" w:rsidTr="00D03E46">
        <w:tc>
          <w:tcPr>
            <w:tcW w:w="2405" w:type="dxa"/>
          </w:tcPr>
          <w:p w14:paraId="0000023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30" w:type="dxa"/>
          </w:tcPr>
          <w:p w14:paraId="0000023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0000023F" w14:textId="77777777" w:rsidR="00A152FB" w:rsidRDefault="005B4914">
            <w:pPr>
              <w:numPr>
                <w:ilvl w:val="0"/>
                <w:numId w:val="4"/>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00000240" w14:textId="77777777" w:rsidR="00A152FB" w:rsidRDefault="005B4914">
            <w:pPr>
              <w:numPr>
                <w:ilvl w:val="0"/>
                <w:numId w:val="4"/>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00000241" w14:textId="77777777" w:rsidR="00A152FB" w:rsidRDefault="005B4914">
            <w:pPr>
              <w:numPr>
                <w:ilvl w:val="0"/>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comply with an obligation under a Contract;</w:t>
            </w:r>
          </w:p>
        </w:tc>
      </w:tr>
      <w:tr w:rsidR="00A152FB" w14:paraId="08070070" w14:textId="77777777" w:rsidTr="00D03E46">
        <w:tc>
          <w:tcPr>
            <w:tcW w:w="2405" w:type="dxa"/>
          </w:tcPr>
          <w:p w14:paraId="0000024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Profit"</w:t>
            </w:r>
          </w:p>
        </w:tc>
        <w:tc>
          <w:tcPr>
            <w:tcW w:w="7330" w:type="dxa"/>
          </w:tcPr>
          <w:p w14:paraId="0000024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A152FB" w14:paraId="0FA86EAE" w14:textId="77777777" w:rsidTr="00D03E46">
        <w:tc>
          <w:tcPr>
            <w:tcW w:w="2405" w:type="dxa"/>
          </w:tcPr>
          <w:p w14:paraId="0000024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30" w:type="dxa"/>
          </w:tcPr>
          <w:p w14:paraId="0000024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A152FB" w14:paraId="4BAAC035" w14:textId="77777777" w:rsidTr="00D03E46">
        <w:tc>
          <w:tcPr>
            <w:tcW w:w="2405" w:type="dxa"/>
          </w:tcPr>
          <w:p w14:paraId="0000024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330" w:type="dxa"/>
          </w:tcPr>
          <w:p w14:paraId="0000024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A152FB" w14:paraId="709C9787" w14:textId="77777777" w:rsidTr="00D03E46">
        <w:tc>
          <w:tcPr>
            <w:tcW w:w="2405" w:type="dxa"/>
          </w:tcPr>
          <w:p w14:paraId="0000024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30" w:type="dxa"/>
          </w:tcPr>
          <w:p w14:paraId="0000024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A152FB" w14:paraId="426E13EC" w14:textId="77777777" w:rsidTr="00D03E46">
        <w:tc>
          <w:tcPr>
            <w:tcW w:w="2405" w:type="dxa"/>
          </w:tcPr>
          <w:p w14:paraId="0000024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30" w:type="dxa"/>
          </w:tcPr>
          <w:p w14:paraId="0000024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A152FB" w14:paraId="13FF2492" w14:textId="77777777" w:rsidTr="00D03E46">
        <w:tc>
          <w:tcPr>
            <w:tcW w:w="2405" w:type="dxa"/>
          </w:tcPr>
          <w:p w14:paraId="0000024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7330" w:type="dxa"/>
          </w:tcPr>
          <w:p w14:paraId="0000024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A152FB" w14:paraId="3E2AB4BB" w14:textId="77777777" w:rsidTr="00D03E46">
        <w:tc>
          <w:tcPr>
            <w:tcW w:w="2405" w:type="dxa"/>
          </w:tcPr>
          <w:p w14:paraId="0000024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330" w:type="dxa"/>
          </w:tcPr>
          <w:p w14:paraId="0000024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plan:</w:t>
            </w:r>
          </w:p>
          <w:p w14:paraId="00000250" w14:textId="77777777" w:rsidR="00A152FB" w:rsidRDefault="005B4914">
            <w:pPr>
              <w:numPr>
                <w:ilvl w:val="0"/>
                <w:numId w:val="22"/>
              </w:numPr>
              <w:pBdr>
                <w:top w:val="nil"/>
                <w:left w:val="nil"/>
                <w:bottom w:val="nil"/>
                <w:right w:val="nil"/>
                <w:between w:val="nil"/>
              </w:pBdr>
              <w:tabs>
                <w:tab w:val="left" w:pos="-576"/>
                <w:tab w:val="left" w:pos="141"/>
              </w:tabs>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00000251" w14:textId="77777777" w:rsidR="00A152FB" w:rsidRDefault="005B4914">
            <w:pPr>
              <w:numPr>
                <w:ilvl w:val="0"/>
                <w:numId w:val="22"/>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A152FB" w14:paraId="07642C8C" w14:textId="77777777" w:rsidTr="00D03E46">
        <w:tc>
          <w:tcPr>
            <w:tcW w:w="2405" w:type="dxa"/>
          </w:tcPr>
          <w:p w14:paraId="0000025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330" w:type="dxa"/>
          </w:tcPr>
          <w:p w14:paraId="0000025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A152FB" w14:paraId="290DBCB2" w14:textId="77777777" w:rsidTr="00D03E46">
        <w:tc>
          <w:tcPr>
            <w:tcW w:w="2405" w:type="dxa"/>
          </w:tcPr>
          <w:p w14:paraId="0000025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30" w:type="dxa"/>
          </w:tcPr>
          <w:p w14:paraId="0000025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A152FB" w14:paraId="0F0CB73C" w14:textId="77777777" w:rsidTr="00D03E46">
        <w:tc>
          <w:tcPr>
            <w:tcW w:w="2405" w:type="dxa"/>
          </w:tcPr>
          <w:p w14:paraId="0000025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30" w:type="dxa"/>
          </w:tcPr>
          <w:p w14:paraId="0000025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A152FB" w14:paraId="75DE1F9B" w14:textId="77777777" w:rsidTr="00D03E46">
        <w:tc>
          <w:tcPr>
            <w:tcW w:w="2405" w:type="dxa"/>
          </w:tcPr>
          <w:p w14:paraId="00000258"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"Transparency Information"</w:t>
            </w:r>
          </w:p>
        </w:tc>
        <w:tc>
          <w:tcPr>
            <w:tcW w:w="7330" w:type="dxa"/>
          </w:tcPr>
          <w:p w14:paraId="00000259" w14:textId="77777777" w:rsidR="00A152FB" w:rsidRDefault="005B4914">
            <w:pPr>
              <w:keepNext/>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0000025A" w14:textId="77777777" w:rsidR="00A152FB" w:rsidRDefault="005B4914">
            <w:pPr>
              <w:keepNext/>
              <w:pBdr>
                <w:top w:val="nil"/>
                <w:left w:val="nil"/>
                <w:bottom w:val="nil"/>
                <w:right w:val="nil"/>
                <w:between w:val="nil"/>
              </w:pBdr>
              <w:tabs>
                <w:tab w:val="left" w:pos="-179"/>
                <w:tab w:val="left" w:pos="-9"/>
              </w:tabs>
              <w:spacing w:after="120"/>
              <w:ind w:left="720"/>
              <w:jc w:val="both"/>
              <w:rPr>
                <w:rFonts w:ascii="Arial" w:eastAsia="Arial" w:hAnsi="Arial" w:cs="Arial"/>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w:t>
            </w:r>
          </w:p>
          <w:p w14:paraId="0000025B" w14:textId="77777777" w:rsidR="00A152FB" w:rsidRDefault="005B4914">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p w14:paraId="0000025C" w14:textId="77777777" w:rsidR="00A152FB" w:rsidRDefault="00A152FB">
            <w:pPr>
              <w:keepNext/>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
        </w:tc>
      </w:tr>
      <w:tr w:rsidR="00A152FB" w14:paraId="656F80F5" w14:textId="77777777" w:rsidTr="00D03E46">
        <w:tc>
          <w:tcPr>
            <w:tcW w:w="2405" w:type="dxa"/>
          </w:tcPr>
          <w:p w14:paraId="0000025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30" w:type="dxa"/>
          </w:tcPr>
          <w:p w14:paraId="0000025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A152FB" w14:paraId="01B31664" w14:textId="77777777" w:rsidTr="00D03E46">
        <w:tc>
          <w:tcPr>
            <w:tcW w:w="2405" w:type="dxa"/>
          </w:tcPr>
          <w:p w14:paraId="0000025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330" w:type="dxa"/>
          </w:tcPr>
          <w:p w14:paraId="0000026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A152FB" w14:paraId="4E6EB692" w14:textId="77777777" w:rsidTr="00D03E46">
        <w:tc>
          <w:tcPr>
            <w:tcW w:w="2405" w:type="dxa"/>
          </w:tcPr>
          <w:p w14:paraId="0000026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330" w:type="dxa"/>
          </w:tcPr>
          <w:p w14:paraId="0000026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A152FB" w14:paraId="085EDA62" w14:textId="77777777" w:rsidTr="00D03E46">
        <w:tc>
          <w:tcPr>
            <w:tcW w:w="2405" w:type="dxa"/>
          </w:tcPr>
          <w:p w14:paraId="0000026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30" w:type="dxa"/>
          </w:tcPr>
          <w:p w14:paraId="0000026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A152FB" w14:paraId="39EC95D4" w14:textId="77777777" w:rsidTr="00D03E46">
        <w:tc>
          <w:tcPr>
            <w:tcW w:w="2405" w:type="dxa"/>
          </w:tcPr>
          <w:p w14:paraId="0000026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330" w:type="dxa"/>
          </w:tcPr>
          <w:p w14:paraId="0000026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A152FB" w14:paraId="443CB0A5" w14:textId="77777777" w:rsidTr="00D03E46">
        <w:tc>
          <w:tcPr>
            <w:tcW w:w="2405" w:type="dxa"/>
          </w:tcPr>
          <w:p w14:paraId="0000026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330" w:type="dxa"/>
          </w:tcPr>
          <w:p w14:paraId="0000026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A152FB" w14:paraId="6751807B" w14:textId="77777777" w:rsidTr="00D03E46">
        <w:tc>
          <w:tcPr>
            <w:tcW w:w="2405" w:type="dxa"/>
          </w:tcPr>
          <w:p w14:paraId="0000026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330" w:type="dxa"/>
          </w:tcPr>
          <w:p w14:paraId="0000026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A152FB" w14:paraId="3CBAE705" w14:textId="77777777" w:rsidTr="00D03E46">
        <w:tc>
          <w:tcPr>
            <w:tcW w:w="2405" w:type="dxa"/>
          </w:tcPr>
          <w:p w14:paraId="0000026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330" w:type="dxa"/>
          </w:tcPr>
          <w:p w14:paraId="0000026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A152FB" w14:paraId="693D79B7" w14:textId="77777777" w:rsidTr="00D03E46">
        <w:tc>
          <w:tcPr>
            <w:tcW w:w="2405" w:type="dxa"/>
          </w:tcPr>
          <w:p w14:paraId="0000026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330" w:type="dxa"/>
          </w:tcPr>
          <w:p w14:paraId="0000026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8.0 Work Hours, whether or not such hours are worked consecutively and whether or not they are worked on the same day; and</w:t>
            </w:r>
          </w:p>
        </w:tc>
      </w:tr>
      <w:tr w:rsidR="00A152FB" w14:paraId="76734595" w14:textId="77777777" w:rsidTr="00D03E46">
        <w:tc>
          <w:tcPr>
            <w:tcW w:w="2405" w:type="dxa"/>
          </w:tcPr>
          <w:p w14:paraId="0000026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330" w:type="dxa"/>
          </w:tcPr>
          <w:p w14:paraId="0000027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hours spent by the Supplier Staff properly working on the provision of the Deliverables including time spent travelling (other than to and from the Supplier's offices, or to and from the Sites) but excluding lunch breaks.</w:t>
            </w:r>
          </w:p>
        </w:tc>
      </w:tr>
    </w:tbl>
    <w:p w14:paraId="00000271" w14:textId="77777777" w:rsidR="00A152FB" w:rsidRDefault="00A152FB">
      <w:pPr>
        <w:spacing w:after="0" w:line="240" w:lineRule="auto"/>
        <w:rPr>
          <w:rFonts w:ascii="Arial" w:eastAsia="Arial" w:hAnsi="Arial" w:cs="Arial"/>
          <w:sz w:val="24"/>
          <w:szCs w:val="24"/>
        </w:rPr>
      </w:pPr>
    </w:p>
    <w:sectPr w:rsidR="00A152FB">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D291A" w14:textId="77777777" w:rsidR="00D03E46" w:rsidRDefault="00D03E46">
      <w:pPr>
        <w:spacing w:after="0" w:line="240" w:lineRule="auto"/>
      </w:pPr>
      <w:r>
        <w:separator/>
      </w:r>
    </w:p>
  </w:endnote>
  <w:endnote w:type="continuationSeparator" w:id="0">
    <w:p w14:paraId="1E09A0AF" w14:textId="77777777" w:rsidR="00D03E46" w:rsidRDefault="00D03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79" w14:textId="77777777" w:rsidR="00D03E46" w:rsidRDefault="00D03E4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27A" w14:textId="762870A2" w:rsidR="00D03E46" w:rsidRDefault="00D03E4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B1EEB">
      <w:rPr>
        <w:rFonts w:ascii="Arial" w:eastAsia="Arial" w:hAnsi="Arial" w:cs="Arial"/>
        <w:noProof/>
        <w:color w:val="000000"/>
        <w:sz w:val="20"/>
        <w:szCs w:val="20"/>
      </w:rPr>
      <w:t>21</w:t>
    </w:r>
    <w:r>
      <w:rPr>
        <w:rFonts w:ascii="Arial" w:eastAsia="Arial" w:hAnsi="Arial" w:cs="Arial"/>
        <w:color w:val="000000"/>
        <w:sz w:val="20"/>
        <w:szCs w:val="20"/>
      </w:rPr>
      <w:fldChar w:fldCharType="end"/>
    </w:r>
  </w:p>
  <w:p w14:paraId="0000027B" w14:textId="77777777" w:rsidR="00D03E46" w:rsidRDefault="00D03E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76" w14:textId="77777777" w:rsidR="00D03E46" w:rsidRDefault="00D03E46">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277" w14:textId="77777777" w:rsidR="00D03E46" w:rsidRDefault="00D03E4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278" w14:textId="77777777" w:rsidR="00D03E46" w:rsidRDefault="00D03E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B5C36" w14:textId="77777777" w:rsidR="00D03E46" w:rsidRDefault="00D03E46">
      <w:pPr>
        <w:spacing w:after="0" w:line="240" w:lineRule="auto"/>
      </w:pPr>
      <w:r>
        <w:separator/>
      </w:r>
    </w:p>
  </w:footnote>
  <w:footnote w:type="continuationSeparator" w:id="0">
    <w:p w14:paraId="1E53ABF9" w14:textId="77777777" w:rsidR="00D03E46" w:rsidRDefault="00D03E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74" w14:textId="77777777" w:rsidR="00D03E46" w:rsidRDefault="00D03E4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00000275" w14:textId="77777777" w:rsidR="00D03E46" w:rsidRDefault="00D03E46">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72" w14:textId="77777777" w:rsidR="00D03E46" w:rsidRDefault="00D03E46">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00000273" w14:textId="77777777" w:rsidR="00D03E46" w:rsidRDefault="00D03E46">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5025F"/>
    <w:multiLevelType w:val="multilevel"/>
    <w:tmpl w:val="5CB4BCE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DEE107B"/>
    <w:multiLevelType w:val="multilevel"/>
    <w:tmpl w:val="E5F2F98E"/>
    <w:lvl w:ilvl="0">
      <w:start w:val="1"/>
      <w:numFmt w:val="lowerLetter"/>
      <w:pStyle w:val="GPSL2GuidanceNumbered"/>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E7C675B"/>
    <w:multiLevelType w:val="multilevel"/>
    <w:tmpl w:val="CB98300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6073266"/>
    <w:multiLevelType w:val="multilevel"/>
    <w:tmpl w:val="761EC5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1B814BBA"/>
    <w:multiLevelType w:val="multilevel"/>
    <w:tmpl w:val="BA749D06"/>
    <w:lvl w:ilvl="0">
      <w:start w:val="1"/>
      <w:numFmt w:val="lowerLetter"/>
      <w:pStyle w:val="ORDERFORML1PraraNo"/>
      <w:lvlText w:val="%1)"/>
      <w:lvlJc w:val="left"/>
      <w:pPr>
        <w:ind w:left="720" w:hanging="360"/>
      </w:pPr>
      <w:rPr>
        <w:u w:val="none"/>
      </w:rPr>
    </w:lvl>
    <w:lvl w:ilvl="1">
      <w:start w:val="1"/>
      <w:numFmt w:val="lowerRoman"/>
      <w:pStyle w:val="ORDERFORML2Title"/>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202B39AE"/>
    <w:multiLevelType w:val="multilevel"/>
    <w:tmpl w:val="FC94561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246A2FBC"/>
    <w:multiLevelType w:val="multilevel"/>
    <w:tmpl w:val="1C60E8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A5C41BE"/>
    <w:multiLevelType w:val="hybridMultilevel"/>
    <w:tmpl w:val="E13427AA"/>
    <w:lvl w:ilvl="0" w:tplc="08090017">
      <w:start w:val="1"/>
      <w:numFmt w:val="lowerLetter"/>
      <w:lvlText w:val="%1)"/>
      <w:lvlJc w:val="left"/>
      <w:pPr>
        <w:ind w:left="890" w:hanging="360"/>
      </w:pPr>
    </w:lvl>
    <w:lvl w:ilvl="1" w:tplc="78A601C2">
      <w:start w:val="1"/>
      <w:numFmt w:val="lowerRoman"/>
      <w:lvlText w:val="%2)"/>
      <w:lvlJc w:val="left"/>
      <w:pPr>
        <w:ind w:left="1610" w:hanging="360"/>
      </w:pPr>
      <w:rPr>
        <w:rFonts w:hint="default"/>
      </w:r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8" w15:restartNumberingAfterBreak="0">
    <w:nsid w:val="309741D2"/>
    <w:multiLevelType w:val="multilevel"/>
    <w:tmpl w:val="A3D6B9C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37673108"/>
    <w:multiLevelType w:val="multilevel"/>
    <w:tmpl w:val="575CD8B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383B7983"/>
    <w:multiLevelType w:val="multilevel"/>
    <w:tmpl w:val="DB76E9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399E23FB"/>
    <w:multiLevelType w:val="multilevel"/>
    <w:tmpl w:val="F7B8E9B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3D7F70F0"/>
    <w:multiLevelType w:val="multilevel"/>
    <w:tmpl w:val="CF76958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44E967A0"/>
    <w:multiLevelType w:val="multilevel"/>
    <w:tmpl w:val="4C84CBA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469458A5"/>
    <w:multiLevelType w:val="multilevel"/>
    <w:tmpl w:val="EB20CD8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49132008"/>
    <w:multiLevelType w:val="multilevel"/>
    <w:tmpl w:val="3086DF6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519B76B7"/>
    <w:multiLevelType w:val="multilevel"/>
    <w:tmpl w:val="51D8667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58E926BD"/>
    <w:multiLevelType w:val="multilevel"/>
    <w:tmpl w:val="BB3A43D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F4118"/>
    <w:multiLevelType w:val="multilevel"/>
    <w:tmpl w:val="037CE5DE"/>
    <w:lvl w:ilvl="0">
      <w:start w:val="1"/>
      <w:numFmt w:val="lowerLetter"/>
      <w:pStyle w:val="GPSDefinitionL4"/>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67CF44FC"/>
    <w:multiLevelType w:val="multilevel"/>
    <w:tmpl w:val="86C6EC9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699D02C7"/>
    <w:multiLevelType w:val="multilevel"/>
    <w:tmpl w:val="86FA8DB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6AA9288E"/>
    <w:multiLevelType w:val="multilevel"/>
    <w:tmpl w:val="39B40D4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753E09FF"/>
    <w:multiLevelType w:val="multilevel"/>
    <w:tmpl w:val="356CFB38"/>
    <w:lvl w:ilvl="0">
      <w:start w:val="1"/>
      <w:numFmt w:val="lowerLetter"/>
      <w:pStyle w:val="GPSL1CLAUSEHEADING"/>
      <w:lvlText w:val="%1)"/>
      <w:lvlJc w:val="left"/>
      <w:pPr>
        <w:ind w:left="432" w:hanging="262"/>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78D60B6C"/>
    <w:multiLevelType w:val="multilevel"/>
    <w:tmpl w:val="C00E6500"/>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8"/>
  </w:num>
  <w:num w:numId="2">
    <w:abstractNumId w:val="2"/>
  </w:num>
  <w:num w:numId="3">
    <w:abstractNumId w:val="23"/>
  </w:num>
  <w:num w:numId="4">
    <w:abstractNumId w:val="1"/>
  </w:num>
  <w:num w:numId="5">
    <w:abstractNumId w:val="8"/>
  </w:num>
  <w:num w:numId="6">
    <w:abstractNumId w:val="22"/>
  </w:num>
  <w:num w:numId="7">
    <w:abstractNumId w:val="4"/>
  </w:num>
  <w:num w:numId="8">
    <w:abstractNumId w:val="9"/>
  </w:num>
  <w:num w:numId="9">
    <w:abstractNumId w:val="6"/>
  </w:num>
  <w:num w:numId="10">
    <w:abstractNumId w:val="13"/>
  </w:num>
  <w:num w:numId="11">
    <w:abstractNumId w:val="5"/>
  </w:num>
  <w:num w:numId="12">
    <w:abstractNumId w:val="21"/>
  </w:num>
  <w:num w:numId="13">
    <w:abstractNumId w:val="12"/>
  </w:num>
  <w:num w:numId="14">
    <w:abstractNumId w:val="20"/>
  </w:num>
  <w:num w:numId="15">
    <w:abstractNumId w:val="3"/>
  </w:num>
  <w:num w:numId="16">
    <w:abstractNumId w:val="17"/>
  </w:num>
  <w:num w:numId="17">
    <w:abstractNumId w:val="10"/>
  </w:num>
  <w:num w:numId="18">
    <w:abstractNumId w:val="11"/>
  </w:num>
  <w:num w:numId="19">
    <w:abstractNumId w:val="16"/>
  </w:num>
  <w:num w:numId="20">
    <w:abstractNumId w:val="14"/>
  </w:num>
  <w:num w:numId="21">
    <w:abstractNumId w:val="15"/>
  </w:num>
  <w:num w:numId="22">
    <w:abstractNumId w:val="19"/>
  </w:num>
  <w:num w:numId="23">
    <w:abstractNumId w:val="0"/>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2FB"/>
    <w:rsid w:val="004B1EEB"/>
    <w:rsid w:val="005B4914"/>
    <w:rsid w:val="00A152FB"/>
    <w:rsid w:val="00D03E46"/>
    <w:rsid w:val="00F50336"/>
    <w:rsid w:val="00F804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D56AA"/>
  <w15:docId w15:val="{287D08EB-CD92-7D4A-ACCC-DF4CA977E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utWb1cspqeSsRM4mkTGCaekn6w==">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A839557</Template>
  <TotalTime>10</TotalTime>
  <Pages>26</Pages>
  <Words>9297</Words>
  <Characters>52993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David Tinkler</cp:lastModifiedBy>
  <cp:revision>3</cp:revision>
  <dcterms:created xsi:type="dcterms:W3CDTF">2020-10-15T08:44:00Z</dcterms:created>
  <dcterms:modified xsi:type="dcterms:W3CDTF">2020-10-15T08:58:00Z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